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2A" w:rsidRPr="00593F67" w:rsidRDefault="00CA5D2A" w:rsidP="002A3FA9">
      <w:pPr>
        <w:jc w:val="center"/>
        <w:rPr>
          <w:rFonts w:ascii="宋体"/>
          <w:b/>
          <w:sz w:val="28"/>
        </w:rPr>
      </w:pPr>
      <w:r w:rsidRPr="00593F67">
        <w:rPr>
          <w:rFonts w:ascii="宋体" w:hAnsi="宋体"/>
          <w:b/>
          <w:sz w:val="28"/>
        </w:rPr>
        <w:t>20</w:t>
      </w:r>
      <w:r>
        <w:rPr>
          <w:rFonts w:ascii="宋体" w:hAnsi="宋体"/>
          <w:b/>
          <w:sz w:val="28"/>
        </w:rPr>
        <w:t>15</w:t>
      </w:r>
      <w:r w:rsidRPr="00593F67">
        <w:rPr>
          <w:rFonts w:ascii="宋体" w:hAnsi="宋体" w:hint="eastAsia"/>
          <w:b/>
          <w:sz w:val="28"/>
        </w:rPr>
        <w:t>至</w:t>
      </w:r>
      <w:r w:rsidRPr="00593F67">
        <w:rPr>
          <w:rFonts w:ascii="宋体" w:hAnsi="宋体"/>
          <w:b/>
          <w:sz w:val="28"/>
        </w:rPr>
        <w:t>20</w:t>
      </w:r>
      <w:r>
        <w:rPr>
          <w:rFonts w:ascii="宋体" w:hAnsi="宋体"/>
          <w:b/>
          <w:sz w:val="28"/>
        </w:rPr>
        <w:t>16</w:t>
      </w:r>
      <w:r w:rsidRPr="00593F67">
        <w:rPr>
          <w:rFonts w:ascii="宋体" w:hAnsi="宋体" w:hint="eastAsia"/>
          <w:b/>
          <w:sz w:val="28"/>
        </w:rPr>
        <w:t>学年</w:t>
      </w:r>
      <w:r w:rsidRPr="00593F67">
        <w:rPr>
          <w:rFonts w:ascii="宋体" w:hAnsi="宋体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>学期</w:t>
      </w:r>
    </w:p>
    <w:p w:rsidR="00CA5D2A" w:rsidRDefault="00CA5D2A" w:rsidP="002A3FA9">
      <w:pPr>
        <w:jc w:val="center"/>
        <w:rPr>
          <w:b/>
        </w:rPr>
      </w:pPr>
    </w:p>
    <w:p w:rsidR="00CA5D2A" w:rsidRDefault="00CA5D2A" w:rsidP="002A3FA9">
      <w:pPr>
        <w:jc w:val="center"/>
        <w:rPr>
          <w:b/>
        </w:rPr>
      </w:pPr>
    </w:p>
    <w:p w:rsidR="00CA5D2A" w:rsidRDefault="00CA5D2A" w:rsidP="002A3FA9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CA5D2A" w:rsidRDefault="00CA5D2A" w:rsidP="002A3FA9">
      <w:pPr>
        <w:jc w:val="center"/>
        <w:rPr>
          <w:b/>
          <w:sz w:val="84"/>
        </w:rPr>
      </w:pPr>
    </w:p>
    <w:p w:rsidR="00CA5D2A" w:rsidRPr="00587099" w:rsidRDefault="00CA5D2A" w:rsidP="002A3FA9">
      <w:pPr>
        <w:jc w:val="center"/>
        <w:rPr>
          <w:b/>
          <w:sz w:val="28"/>
          <w:szCs w:val="28"/>
        </w:rPr>
      </w:pP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课程名称：排球性质：必修</w:t>
      </w: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总学时：</w:t>
      </w:r>
      <w:r>
        <w:rPr>
          <w:bCs/>
          <w:sz w:val="28"/>
        </w:rPr>
        <w:t>32</w:t>
      </w:r>
      <w:r>
        <w:rPr>
          <w:rFonts w:hint="eastAsia"/>
          <w:bCs/>
          <w:sz w:val="28"/>
        </w:rPr>
        <w:t>讲课＿＿实验＿＿其它＿＿＿＿</w:t>
      </w: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授课班级：大一、大二学生人数：</w:t>
      </w:r>
      <w:r>
        <w:rPr>
          <w:bCs/>
          <w:sz w:val="28"/>
        </w:rPr>
        <w:t>32</w:t>
      </w: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任课教师：王凯职称：讲师</w:t>
      </w: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>
        <w:rPr>
          <w:rFonts w:hint="eastAsia"/>
          <w:bCs/>
          <w:sz w:val="28"/>
        </w:rPr>
        <w:t>：体育教学部</w:t>
      </w:r>
    </w:p>
    <w:p w:rsidR="00CA5D2A" w:rsidRDefault="00CA5D2A" w:rsidP="005D5AB1">
      <w:pPr>
        <w:spacing w:line="480" w:lineRule="auto"/>
        <w:ind w:firstLineChars="400" w:firstLine="3168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</w:t>
      </w:r>
    </w:p>
    <w:p w:rsidR="00CA5D2A" w:rsidRDefault="00CA5D2A" w:rsidP="002A3FA9">
      <w:pPr>
        <w:rPr>
          <w:sz w:val="28"/>
        </w:rPr>
      </w:pPr>
      <w:r>
        <w:rPr>
          <w:rFonts w:hint="eastAsia"/>
          <w:sz w:val="28"/>
        </w:rPr>
        <w:t xml:space="preserve">　　　　教材名称：排球运动　作者：全国体院教材编写组</w:t>
      </w:r>
    </w:p>
    <w:p w:rsidR="00CA5D2A" w:rsidRDefault="00CA5D2A" w:rsidP="005D5AB1">
      <w:pPr>
        <w:ind w:firstLineChars="400" w:firstLine="3168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rFonts w:hint="eastAsia"/>
          <w:bCs/>
          <w:sz w:val="28"/>
          <w:szCs w:val="28"/>
        </w:rPr>
        <w:t>人民体育</w:t>
      </w:r>
      <w:r w:rsidRPr="00A15853">
        <w:rPr>
          <w:rFonts w:hint="eastAsia"/>
          <w:bCs/>
          <w:sz w:val="28"/>
          <w:szCs w:val="28"/>
        </w:rPr>
        <w:t>出版社</w:t>
      </w:r>
      <w:r>
        <w:rPr>
          <w:rFonts w:hint="eastAsia"/>
          <w:sz w:val="28"/>
        </w:rPr>
        <w:t>出版时间：</w:t>
      </w:r>
      <w:r>
        <w:rPr>
          <w:sz w:val="28"/>
        </w:rPr>
        <w:t>2001</w:t>
      </w:r>
      <w:r>
        <w:rPr>
          <w:rFonts w:hint="eastAsia"/>
          <w:sz w:val="28"/>
        </w:rPr>
        <w:t>年</w:t>
      </w:r>
      <w:r>
        <w:rPr>
          <w:sz w:val="28"/>
        </w:rPr>
        <w:t>6</w:t>
      </w:r>
      <w:r>
        <w:rPr>
          <w:rFonts w:hint="eastAsia"/>
          <w:sz w:val="28"/>
        </w:rPr>
        <w:t>月</w:t>
      </w:r>
    </w:p>
    <w:p w:rsidR="00CA5D2A" w:rsidRDefault="00CA5D2A" w:rsidP="002A3FA9">
      <w:pPr>
        <w:jc w:val="center"/>
        <w:rPr>
          <w:sz w:val="28"/>
        </w:rPr>
      </w:pPr>
    </w:p>
    <w:p w:rsidR="00CA5D2A" w:rsidRDefault="00CA5D2A" w:rsidP="002A3FA9">
      <w:pPr>
        <w:jc w:val="center"/>
        <w:rPr>
          <w:sz w:val="28"/>
        </w:rPr>
      </w:pPr>
    </w:p>
    <w:p w:rsidR="00CA5D2A" w:rsidRDefault="00CA5D2A" w:rsidP="002A3FA9">
      <w:pPr>
        <w:jc w:val="center"/>
        <w:rPr>
          <w:sz w:val="28"/>
        </w:rPr>
      </w:pPr>
    </w:p>
    <w:p w:rsidR="00CA5D2A" w:rsidRDefault="00CA5D2A" w:rsidP="002A3FA9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CA5D2A" w:rsidRDefault="00CA5D2A" w:rsidP="002A3FA9">
      <w:pPr>
        <w:rPr>
          <w:rFonts w:ascii="黑体" w:eastAsia="黑体"/>
          <w:sz w:val="24"/>
        </w:rPr>
      </w:pPr>
    </w:p>
    <w:p w:rsidR="00CA5D2A" w:rsidRDefault="00CA5D2A" w:rsidP="002A3FA9">
      <w:pPr>
        <w:rPr>
          <w:rFonts w:ascii="黑体" w:eastAsia="黑体"/>
          <w:sz w:val="24"/>
        </w:rPr>
      </w:pPr>
    </w:p>
    <w:p w:rsidR="00CA5D2A" w:rsidRDefault="00CA5D2A" w:rsidP="002A3FA9">
      <w:pPr>
        <w:rPr>
          <w:rFonts w:ascii="黑体" w:eastAsia="黑体"/>
          <w:sz w:val="24"/>
        </w:rPr>
      </w:pPr>
      <w:r w:rsidRPr="001044AE">
        <w:rPr>
          <w:rFonts w:ascii="黑体" w:eastAsia="黑体" w:hint="eastAsia"/>
          <w:sz w:val="24"/>
        </w:rPr>
        <w:t>填</w:t>
      </w:r>
      <w:r w:rsidRPr="001044AE">
        <w:rPr>
          <w:rFonts w:ascii="黑体" w:eastAsia="黑体"/>
          <w:sz w:val="24"/>
        </w:rPr>
        <w:t xml:space="preserve"> </w:t>
      </w:r>
      <w:r w:rsidRPr="001044AE">
        <w:rPr>
          <w:rFonts w:ascii="黑体" w:eastAsia="黑体" w:hint="eastAsia"/>
          <w:sz w:val="24"/>
        </w:rPr>
        <w:t>写</w:t>
      </w:r>
      <w:r w:rsidRPr="001044AE">
        <w:rPr>
          <w:rFonts w:ascii="黑体" w:eastAsia="黑体"/>
          <w:sz w:val="24"/>
        </w:rPr>
        <w:t xml:space="preserve"> </w:t>
      </w:r>
      <w:r w:rsidRPr="001044AE">
        <w:rPr>
          <w:rFonts w:ascii="黑体" w:eastAsia="黑体" w:hint="eastAsia"/>
          <w:sz w:val="24"/>
        </w:rPr>
        <w:t>说明</w:t>
      </w:r>
      <w:r>
        <w:rPr>
          <w:rFonts w:ascii="黑体" w:eastAsia="黑体" w:hint="eastAsia"/>
          <w:sz w:val="24"/>
        </w:rPr>
        <w:t>：</w:t>
      </w:r>
    </w:p>
    <w:p w:rsidR="00CA5D2A" w:rsidRPr="001044AE" w:rsidRDefault="00CA5D2A" w:rsidP="002A3FA9">
      <w:pPr>
        <w:rPr>
          <w:rFonts w:ascii="黑体" w:eastAsia="黑体"/>
          <w:b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ascii="黑体" w:eastAsia="黑体" w:hint="eastAsia"/>
          <w:sz w:val="24"/>
        </w:rPr>
        <w:t>．</w:t>
      </w:r>
      <w:r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CA5D2A" w:rsidRDefault="00CA5D2A" w:rsidP="005D5AB1">
      <w:pPr>
        <w:spacing w:line="300" w:lineRule="auto"/>
        <w:ind w:left="31680" w:hangingChars="150" w:firstLine="31680"/>
      </w:pPr>
      <w:r w:rsidRPr="001044AE">
        <w:rPr>
          <w:rFonts w:ascii="黑体" w:eastAsia="黑体"/>
          <w:sz w:val="24"/>
        </w:rPr>
        <w:t>2</w:t>
      </w:r>
      <w:r w:rsidRPr="001044AE">
        <w:rPr>
          <w:rFonts w:ascii="黑体" w:eastAsia="黑体" w:hint="eastAsia"/>
          <w:sz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CA5D2A" w:rsidRDefault="00CA5D2A" w:rsidP="005D5AB1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CA5D2A" w:rsidRDefault="00CA5D2A" w:rsidP="005D5AB1">
      <w:pPr>
        <w:ind w:left="31680" w:hangingChars="150" w:firstLine="31680"/>
        <w:sectPr w:rsidR="00CA5D2A" w:rsidSect="009D73FB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CA5D2A" w:rsidTr="005311CB">
        <w:trPr>
          <w:cantSplit/>
          <w:jc w:val="center"/>
        </w:trPr>
        <w:tc>
          <w:tcPr>
            <w:tcW w:w="1175" w:type="dxa"/>
            <w:gridSpan w:val="2"/>
          </w:tcPr>
          <w:p w:rsidR="00CA5D2A" w:rsidRDefault="00CA5D2A" w:rsidP="005311CB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CA5D2A" w:rsidRDefault="00CA5D2A" w:rsidP="005311CB">
            <w:pPr>
              <w:jc w:val="center"/>
            </w:pPr>
          </w:p>
          <w:p w:rsidR="00CA5D2A" w:rsidRDefault="00CA5D2A" w:rsidP="005311CB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CA5D2A" w:rsidRDefault="00CA5D2A" w:rsidP="005311CB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CA5D2A" w:rsidRDefault="00CA5D2A" w:rsidP="005311CB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CA5D2A" w:rsidRDefault="00CA5D2A" w:rsidP="005311CB">
            <w:pPr>
              <w:jc w:val="center"/>
            </w:pPr>
          </w:p>
          <w:p w:rsidR="00CA5D2A" w:rsidRDefault="00CA5D2A" w:rsidP="005311C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A5D2A" w:rsidTr="00FC6839">
        <w:trPr>
          <w:cantSplit/>
          <w:trHeight w:val="1017"/>
          <w:jc w:val="center"/>
        </w:trPr>
        <w:tc>
          <w:tcPr>
            <w:tcW w:w="468" w:type="dxa"/>
          </w:tcPr>
          <w:p w:rsidR="00CA5D2A" w:rsidRDefault="00CA5D2A" w:rsidP="005311CB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</w:tcBorders>
          </w:tcPr>
          <w:p w:rsidR="00CA5D2A" w:rsidRDefault="00CA5D2A" w:rsidP="005311CB">
            <w:r>
              <w:rPr>
                <w:rFonts w:hint="eastAsia"/>
              </w:rPr>
              <w:t>星期</w:t>
            </w:r>
          </w:p>
          <w:p w:rsidR="00CA5D2A" w:rsidRDefault="00CA5D2A" w:rsidP="00CA5D2A">
            <w:pPr>
              <w:ind w:left="31680" w:hangingChars="200" w:firstLine="31680"/>
            </w:pP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CA5D2A" w:rsidRDefault="00CA5D2A" w:rsidP="005311CB"/>
        </w:tc>
        <w:tc>
          <w:tcPr>
            <w:tcW w:w="540" w:type="dxa"/>
            <w:vMerge/>
          </w:tcPr>
          <w:p w:rsidR="00CA5D2A" w:rsidRDefault="00CA5D2A" w:rsidP="005311CB"/>
        </w:tc>
        <w:tc>
          <w:tcPr>
            <w:tcW w:w="540" w:type="dxa"/>
          </w:tcPr>
          <w:p w:rsidR="00CA5D2A" w:rsidRDefault="00CA5D2A" w:rsidP="005311CB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CA5D2A" w:rsidRDefault="00CA5D2A" w:rsidP="005311CB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CA5D2A" w:rsidRDefault="00CA5D2A" w:rsidP="005311CB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CA5D2A" w:rsidRDefault="00CA5D2A" w:rsidP="005311CB"/>
        </w:tc>
      </w:tr>
      <w:tr w:rsidR="00CA5D2A" w:rsidTr="00FC6839">
        <w:trPr>
          <w:trHeight w:val="1130"/>
          <w:jc w:val="center"/>
        </w:trPr>
        <w:tc>
          <w:tcPr>
            <w:tcW w:w="468" w:type="dxa"/>
          </w:tcPr>
          <w:p w:rsidR="00CA5D2A" w:rsidRDefault="00CA5D2A" w:rsidP="005311CB">
            <w:pPr>
              <w:jc w:val="center"/>
            </w:pPr>
            <w:r>
              <w:t>1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 w:rsidP="005311CB"/>
          <w:p w:rsidR="00CA5D2A" w:rsidRDefault="00CA5D2A" w:rsidP="00FC6839"/>
          <w:p w:rsidR="00CA5D2A" w:rsidRPr="00FC6839" w:rsidRDefault="00CA5D2A" w:rsidP="00FC6839"/>
        </w:tc>
        <w:tc>
          <w:tcPr>
            <w:tcW w:w="5233" w:type="dxa"/>
          </w:tcPr>
          <w:p w:rsidR="00CA5D2A" w:rsidRDefault="00CA5D2A" w:rsidP="005311CB">
            <w:pPr>
              <w:spacing w:line="480" w:lineRule="exact"/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安全教育</w:t>
            </w:r>
          </w:p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Pr="00F90F4B">
              <w:rPr>
                <w:rFonts w:hint="eastAsia"/>
                <w:sz w:val="24"/>
              </w:rPr>
              <w:t>简介排球运动的历史、发展以及锻炼价值</w:t>
            </w:r>
          </w:p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 w:rsidRPr="00F90F4B">
              <w:rPr>
                <w:rFonts w:hint="eastAsia"/>
                <w:sz w:val="24"/>
              </w:rPr>
              <w:t>、学习准备姿势与步法移动和</w:t>
            </w:r>
            <w:r>
              <w:rPr>
                <w:rFonts w:hint="eastAsia"/>
                <w:sz w:val="24"/>
              </w:rPr>
              <w:t>抛垫球技术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086"/>
          <w:jc w:val="center"/>
        </w:trPr>
        <w:tc>
          <w:tcPr>
            <w:tcW w:w="468" w:type="dxa"/>
          </w:tcPr>
          <w:p w:rsidR="00CA5D2A" w:rsidRDefault="00CA5D2A" w:rsidP="005311CB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Default="00CA5D2A" w:rsidP="005311CB">
            <w:pPr>
              <w:rPr>
                <w:sz w:val="24"/>
              </w:rPr>
            </w:pPr>
          </w:p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、复习准备姿势与步法移动和</w:t>
            </w:r>
            <w:r>
              <w:rPr>
                <w:rFonts w:hint="eastAsia"/>
                <w:sz w:val="24"/>
              </w:rPr>
              <w:t>抛垫球</w:t>
            </w:r>
            <w:r w:rsidRPr="00F90F4B">
              <w:rPr>
                <w:rFonts w:hint="eastAsia"/>
                <w:sz w:val="24"/>
              </w:rPr>
              <w:t>技术。</w:t>
            </w:r>
          </w:p>
          <w:p w:rsidR="00CA5D2A" w:rsidRPr="00F90F4B" w:rsidRDefault="00CA5D2A" w:rsidP="005311CB">
            <w:pPr>
              <w:rPr>
                <w:sz w:val="24"/>
              </w:rPr>
            </w:pP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119"/>
          <w:jc w:val="center"/>
        </w:trPr>
        <w:tc>
          <w:tcPr>
            <w:tcW w:w="468" w:type="dxa"/>
          </w:tcPr>
          <w:p w:rsidR="00CA5D2A" w:rsidRDefault="00CA5D2A" w:rsidP="005311CB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</w:t>
            </w:r>
            <w:r>
              <w:rPr>
                <w:rFonts w:hint="eastAsia"/>
                <w:sz w:val="24"/>
              </w:rPr>
              <w:t>抛垫球技术</w:t>
            </w:r>
          </w:p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介绍对垫球技术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227"/>
          <w:jc w:val="center"/>
        </w:trPr>
        <w:tc>
          <w:tcPr>
            <w:tcW w:w="468" w:type="dxa"/>
          </w:tcPr>
          <w:p w:rsidR="00CA5D2A" w:rsidRDefault="00CA5D2A" w:rsidP="005311CB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Default="00CA5D2A" w:rsidP="005311CB">
            <w:pPr>
              <w:rPr>
                <w:sz w:val="24"/>
              </w:rPr>
            </w:pPr>
          </w:p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双人对垫球强化练习</w:t>
            </w:r>
          </w:p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、隔网对垫球练习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401"/>
          <w:jc w:val="center"/>
        </w:trPr>
        <w:tc>
          <w:tcPr>
            <w:tcW w:w="468" w:type="dxa"/>
          </w:tcPr>
          <w:p w:rsidR="00CA5D2A" w:rsidRDefault="00CA5D2A" w:rsidP="005311CB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Default="00CA5D2A" w:rsidP="005311CB">
            <w:pPr>
              <w:rPr>
                <w:sz w:val="24"/>
              </w:rPr>
            </w:pPr>
          </w:p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</w:t>
            </w:r>
            <w:r>
              <w:rPr>
                <w:rFonts w:hint="eastAsia"/>
                <w:sz w:val="24"/>
              </w:rPr>
              <w:t>对垫球练习</w:t>
            </w:r>
          </w:p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、简易隔网对抗练习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391"/>
          <w:jc w:val="center"/>
        </w:trPr>
        <w:tc>
          <w:tcPr>
            <w:tcW w:w="468" w:type="dxa"/>
          </w:tcPr>
          <w:p w:rsidR="00CA5D2A" w:rsidRDefault="00CA5D2A" w:rsidP="005311CB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Default="00CA5D2A" w:rsidP="005311CB">
            <w:pPr>
              <w:rPr>
                <w:sz w:val="24"/>
              </w:rPr>
            </w:pPr>
          </w:p>
          <w:p w:rsidR="00CA5D2A" w:rsidRPr="00F90F4B" w:rsidRDefault="00CA5D2A" w:rsidP="005311C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、垫球考试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938"/>
          <w:jc w:val="center"/>
        </w:trPr>
        <w:tc>
          <w:tcPr>
            <w:tcW w:w="468" w:type="dxa"/>
          </w:tcPr>
          <w:p w:rsidR="00CA5D2A" w:rsidRDefault="00CA5D2A" w:rsidP="005311CB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素质测试（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m"/>
              </w:smartTagPr>
              <w:r>
                <w:rPr>
                  <w:sz w:val="24"/>
                </w:rPr>
                <w:t>800m</w:t>
              </w:r>
            </w:smartTag>
            <w:r>
              <w:rPr>
                <w:rFonts w:hint="eastAsia"/>
                <w:sz w:val="24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m"/>
              </w:smartTagPr>
              <w:r>
                <w:rPr>
                  <w:sz w:val="24"/>
                </w:rPr>
                <w:t>1000m</w:t>
              </w:r>
            </w:smartTag>
            <w:r>
              <w:rPr>
                <w:rFonts w:hint="eastAsia"/>
                <w:sz w:val="24"/>
              </w:rPr>
              <w:t>、仰卧起坐、俯卧撑）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207"/>
          <w:jc w:val="center"/>
        </w:trPr>
        <w:tc>
          <w:tcPr>
            <w:tcW w:w="468" w:type="dxa"/>
          </w:tcPr>
          <w:p w:rsidR="00CA5D2A" w:rsidRDefault="00CA5D2A" w:rsidP="005311CB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Default="00CA5D2A" w:rsidP="002A3FA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素质测试</w:t>
            </w:r>
          </w:p>
          <w:p w:rsidR="00CA5D2A" w:rsidRDefault="00CA5D2A" w:rsidP="002A3FA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介绍传球技术</w:t>
            </w:r>
          </w:p>
          <w:p w:rsidR="00CA5D2A" w:rsidRPr="00F90F4B" w:rsidRDefault="00CA5D2A" w:rsidP="002A3FA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介绍发球技术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589"/>
          <w:jc w:val="center"/>
        </w:trPr>
        <w:tc>
          <w:tcPr>
            <w:tcW w:w="468" w:type="dxa"/>
          </w:tcPr>
          <w:p w:rsidR="00CA5D2A" w:rsidRDefault="00CA5D2A" w:rsidP="005311CB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复习传球技术要领</w:t>
            </w:r>
          </w:p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复习发球技术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cantSplit/>
          <w:jc w:val="center"/>
        </w:trPr>
        <w:tc>
          <w:tcPr>
            <w:tcW w:w="1175" w:type="dxa"/>
            <w:gridSpan w:val="2"/>
          </w:tcPr>
          <w:p w:rsidR="00CA5D2A" w:rsidRDefault="00CA5D2A" w:rsidP="005311CB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CA5D2A" w:rsidRPr="00F90F4B" w:rsidRDefault="00CA5D2A" w:rsidP="005311CB">
            <w:pPr>
              <w:spacing w:line="480" w:lineRule="exact"/>
              <w:jc w:val="center"/>
              <w:rPr>
                <w:sz w:val="24"/>
              </w:rPr>
            </w:pPr>
          </w:p>
          <w:p w:rsidR="00CA5D2A" w:rsidRPr="00F90F4B" w:rsidRDefault="00CA5D2A" w:rsidP="005311CB">
            <w:pPr>
              <w:spacing w:line="480" w:lineRule="exact"/>
              <w:jc w:val="center"/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CA5D2A" w:rsidRDefault="00CA5D2A" w:rsidP="005311CB">
            <w:pPr>
              <w:spacing w:line="480" w:lineRule="exact"/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CA5D2A" w:rsidRDefault="00CA5D2A" w:rsidP="005311CB">
            <w:pPr>
              <w:spacing w:line="480" w:lineRule="exact"/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CA5D2A" w:rsidRDefault="00CA5D2A" w:rsidP="005311CB">
            <w:pPr>
              <w:jc w:val="center"/>
            </w:pPr>
          </w:p>
          <w:p w:rsidR="00CA5D2A" w:rsidRDefault="00CA5D2A" w:rsidP="005311C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A5D2A" w:rsidTr="005311CB">
        <w:trPr>
          <w:cantSplit/>
          <w:jc w:val="center"/>
        </w:trPr>
        <w:tc>
          <w:tcPr>
            <w:tcW w:w="468" w:type="dxa"/>
          </w:tcPr>
          <w:p w:rsidR="00CA5D2A" w:rsidRDefault="00CA5D2A" w:rsidP="005311CB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CA5D2A" w:rsidRDefault="00CA5D2A" w:rsidP="005311CB">
            <w:r>
              <w:rPr>
                <w:rFonts w:hint="eastAsia"/>
              </w:rPr>
              <w:t>星期</w:t>
            </w:r>
          </w:p>
          <w:p w:rsidR="00CA5D2A" w:rsidRDefault="00CA5D2A" w:rsidP="00CA5D2A">
            <w:pPr>
              <w:ind w:left="31680" w:hangingChars="200" w:firstLine="31680"/>
            </w:pP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</w:p>
        </w:tc>
        <w:tc>
          <w:tcPr>
            <w:tcW w:w="540" w:type="dxa"/>
            <w:vMerge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CA5D2A" w:rsidRDefault="00CA5D2A" w:rsidP="005311CB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CA5D2A" w:rsidRDefault="00CA5D2A" w:rsidP="005311CB"/>
        </w:tc>
      </w:tr>
      <w:tr w:rsidR="00CA5D2A" w:rsidTr="005311CB">
        <w:trPr>
          <w:trHeight w:val="1410"/>
          <w:jc w:val="center"/>
        </w:trPr>
        <w:tc>
          <w:tcPr>
            <w:tcW w:w="468" w:type="dxa"/>
          </w:tcPr>
          <w:p w:rsidR="00CA5D2A" w:rsidRDefault="00CA5D2A" w:rsidP="005311CB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向上传球技术巩固</w:t>
            </w:r>
          </w:p>
          <w:p w:rsidR="00CA5D2A" w:rsidRDefault="00CA5D2A" w:rsidP="005311CB">
            <w:pPr>
              <w:spacing w:line="480" w:lineRule="exact"/>
              <w:rPr>
                <w:sz w:val="24"/>
              </w:rPr>
            </w:pPr>
            <w:r w:rsidRPr="00F90F4B">
              <w:rPr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低手、高手发球技术巩固</w:t>
            </w:r>
          </w:p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、学习正规比赛站位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131"/>
          <w:jc w:val="center"/>
        </w:trPr>
        <w:tc>
          <w:tcPr>
            <w:tcW w:w="468" w:type="dxa"/>
          </w:tcPr>
          <w:p w:rsidR="00CA5D2A" w:rsidRDefault="00CA5D2A" w:rsidP="005311CB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Default="00CA5D2A" w:rsidP="005311CB">
            <w:pPr>
              <w:spacing w:line="480" w:lineRule="exact"/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复习传球、发球技术统一理论课</w:t>
            </w:r>
          </w:p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、打比赛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410"/>
          <w:jc w:val="center"/>
        </w:trPr>
        <w:tc>
          <w:tcPr>
            <w:tcW w:w="468" w:type="dxa"/>
          </w:tcPr>
          <w:p w:rsidR="00CA5D2A" w:rsidRDefault="00CA5D2A" w:rsidP="005311CB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</w:t>
            </w:r>
            <w:r>
              <w:rPr>
                <w:rFonts w:hint="eastAsia"/>
                <w:sz w:val="24"/>
              </w:rPr>
              <w:t>所学技术统一理论课</w:t>
            </w:r>
          </w:p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 w:rsidRPr="00F90F4B">
              <w:rPr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介绍扣球技术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024"/>
          <w:jc w:val="center"/>
        </w:trPr>
        <w:tc>
          <w:tcPr>
            <w:tcW w:w="468" w:type="dxa"/>
          </w:tcPr>
          <w:p w:rsidR="00CA5D2A" w:rsidRDefault="00CA5D2A" w:rsidP="005311CB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Pr="00F90F4B" w:rsidRDefault="00CA5D2A" w:rsidP="005311CB">
            <w:pPr>
              <w:rPr>
                <w:sz w:val="24"/>
              </w:rPr>
            </w:pPr>
            <w:r w:rsidRPr="00F90F4B">
              <w:rPr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</w:t>
            </w:r>
            <w:r>
              <w:rPr>
                <w:rFonts w:hint="eastAsia"/>
                <w:sz w:val="24"/>
              </w:rPr>
              <w:t>所学技术</w:t>
            </w:r>
          </w:p>
          <w:p w:rsidR="00CA5D2A" w:rsidRDefault="00CA5D2A" w:rsidP="005311CB">
            <w:pPr>
              <w:spacing w:line="480" w:lineRule="exact"/>
              <w:rPr>
                <w:sz w:val="24"/>
              </w:rPr>
            </w:pPr>
            <w:r w:rsidRPr="00F90F4B">
              <w:rPr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介绍拦网技术</w:t>
            </w:r>
          </w:p>
          <w:p w:rsidR="00CA5D2A" w:rsidRPr="00F90F4B" w:rsidRDefault="00CA5D2A" w:rsidP="005311CB"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、介绍比赛战术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235"/>
          <w:jc w:val="center"/>
        </w:trPr>
        <w:tc>
          <w:tcPr>
            <w:tcW w:w="468" w:type="dxa"/>
          </w:tcPr>
          <w:p w:rsidR="00CA5D2A" w:rsidRDefault="00CA5D2A" w:rsidP="005311CB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Default="00CA5D2A" w:rsidP="002A3FA9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传球考试</w:t>
            </w:r>
          </w:p>
          <w:p w:rsidR="00CA5D2A" w:rsidRPr="00F90F4B" w:rsidRDefault="00CA5D2A" w:rsidP="002A3FA9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打比赛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5311CB">
        <w:trPr>
          <w:trHeight w:val="1082"/>
          <w:jc w:val="center"/>
        </w:trPr>
        <w:tc>
          <w:tcPr>
            <w:tcW w:w="468" w:type="dxa"/>
          </w:tcPr>
          <w:p w:rsidR="00CA5D2A" w:rsidRDefault="00CA5D2A" w:rsidP="005311CB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Default="00CA5D2A" w:rsidP="002A3FA9">
            <w:pPr>
              <w:numPr>
                <w:ilvl w:val="0"/>
                <w:numId w:val="3"/>
              </w:num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发球考试</w:t>
            </w:r>
          </w:p>
          <w:p w:rsidR="00CA5D2A" w:rsidRPr="00F90F4B" w:rsidRDefault="00CA5D2A" w:rsidP="002A3FA9">
            <w:pPr>
              <w:numPr>
                <w:ilvl w:val="0"/>
                <w:numId w:val="3"/>
              </w:num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打比赛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  <w:tr w:rsidR="00CA5D2A" w:rsidTr="002A3FA9">
        <w:trPr>
          <w:trHeight w:val="1096"/>
          <w:jc w:val="center"/>
        </w:trPr>
        <w:tc>
          <w:tcPr>
            <w:tcW w:w="468" w:type="dxa"/>
          </w:tcPr>
          <w:p w:rsidR="00CA5D2A" w:rsidRDefault="00CA5D2A" w:rsidP="005311CB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 w:rsidP="005311CB"/>
        </w:tc>
        <w:tc>
          <w:tcPr>
            <w:tcW w:w="5233" w:type="dxa"/>
          </w:tcPr>
          <w:p w:rsidR="00CA5D2A" w:rsidRPr="00F90F4B" w:rsidRDefault="00CA5D2A" w:rsidP="005311C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、正规比赛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  <w:r>
              <w:t>2</w:t>
            </w:r>
          </w:p>
        </w:tc>
        <w:tc>
          <w:tcPr>
            <w:tcW w:w="540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66" w:type="dxa"/>
          </w:tcPr>
          <w:p w:rsidR="00CA5D2A" w:rsidRDefault="00CA5D2A" w:rsidP="005311CB">
            <w:pPr>
              <w:spacing w:line="480" w:lineRule="exact"/>
            </w:pPr>
          </w:p>
        </w:tc>
        <w:tc>
          <w:tcPr>
            <w:tcW w:w="514" w:type="dxa"/>
          </w:tcPr>
          <w:p w:rsidR="00CA5D2A" w:rsidRDefault="00CA5D2A" w:rsidP="005311CB"/>
        </w:tc>
        <w:tc>
          <w:tcPr>
            <w:tcW w:w="900" w:type="dxa"/>
          </w:tcPr>
          <w:p w:rsidR="00CA5D2A" w:rsidRDefault="00CA5D2A" w:rsidP="005311CB"/>
        </w:tc>
      </w:tr>
    </w:tbl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Default="00CA5D2A" w:rsidP="002A3FA9"/>
    <w:p w:rsidR="00CA5D2A" w:rsidRPr="00593F67" w:rsidRDefault="00CA5D2A" w:rsidP="00E2714C">
      <w:pPr>
        <w:jc w:val="center"/>
        <w:rPr>
          <w:rFonts w:ascii="宋体"/>
          <w:b/>
          <w:sz w:val="28"/>
        </w:rPr>
      </w:pPr>
      <w:r w:rsidRPr="00593F67">
        <w:rPr>
          <w:rFonts w:ascii="宋体" w:hAnsi="宋体"/>
          <w:b/>
          <w:sz w:val="28"/>
        </w:rPr>
        <w:t>20</w:t>
      </w:r>
      <w:r>
        <w:rPr>
          <w:rFonts w:ascii="宋体" w:hAnsi="宋体"/>
          <w:b/>
          <w:sz w:val="28"/>
        </w:rPr>
        <w:t>15</w:t>
      </w:r>
      <w:r w:rsidRPr="00593F67">
        <w:rPr>
          <w:rFonts w:ascii="宋体" w:hAnsi="宋体" w:hint="eastAsia"/>
          <w:b/>
          <w:sz w:val="28"/>
        </w:rPr>
        <w:t>至</w:t>
      </w:r>
      <w:r w:rsidRPr="00593F67">
        <w:rPr>
          <w:rFonts w:ascii="宋体" w:hAnsi="宋体"/>
          <w:b/>
          <w:sz w:val="28"/>
        </w:rPr>
        <w:t>20</w:t>
      </w:r>
      <w:r>
        <w:rPr>
          <w:rFonts w:ascii="宋体" w:hAnsi="宋体"/>
          <w:b/>
          <w:sz w:val="28"/>
        </w:rPr>
        <w:t>16</w:t>
      </w:r>
      <w:r w:rsidRPr="00593F67">
        <w:rPr>
          <w:rFonts w:ascii="宋体" w:hAnsi="宋体" w:hint="eastAsia"/>
          <w:b/>
          <w:sz w:val="28"/>
        </w:rPr>
        <w:t>学年</w:t>
      </w:r>
      <w:r w:rsidRPr="00593F67">
        <w:rPr>
          <w:rFonts w:ascii="宋体" w:hAnsi="宋体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>学期</w:t>
      </w:r>
    </w:p>
    <w:p w:rsidR="00CA5D2A" w:rsidRDefault="00CA5D2A" w:rsidP="000A7098">
      <w:pPr>
        <w:jc w:val="center"/>
        <w:rPr>
          <w:b/>
        </w:rPr>
      </w:pPr>
    </w:p>
    <w:p w:rsidR="00CA5D2A" w:rsidRDefault="00CA5D2A" w:rsidP="000A7098">
      <w:pPr>
        <w:jc w:val="center"/>
        <w:rPr>
          <w:b/>
        </w:rPr>
      </w:pPr>
    </w:p>
    <w:p w:rsidR="00CA5D2A" w:rsidRDefault="00CA5D2A" w:rsidP="000A7098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CA5D2A" w:rsidRDefault="00CA5D2A" w:rsidP="000A7098">
      <w:pPr>
        <w:jc w:val="center"/>
        <w:rPr>
          <w:b/>
          <w:sz w:val="84"/>
        </w:rPr>
      </w:pPr>
    </w:p>
    <w:p w:rsidR="00CA5D2A" w:rsidRDefault="00CA5D2A" w:rsidP="000A7098">
      <w:pPr>
        <w:jc w:val="center"/>
        <w:rPr>
          <w:b/>
          <w:sz w:val="28"/>
          <w:szCs w:val="28"/>
        </w:rPr>
      </w:pP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课程名称：健美性质：必修</w:t>
      </w: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总学时：</w:t>
      </w:r>
      <w:r>
        <w:rPr>
          <w:bCs/>
          <w:sz w:val="28"/>
        </w:rPr>
        <w:t>32</w:t>
      </w:r>
      <w:r>
        <w:rPr>
          <w:rFonts w:hint="eastAsia"/>
          <w:bCs/>
          <w:sz w:val="28"/>
        </w:rPr>
        <w:t>讲课＿＿实验＿＿其它＿＿＿＿</w:t>
      </w: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授课班级：大一、大二学生人数：</w:t>
      </w:r>
      <w:r>
        <w:rPr>
          <w:bCs/>
          <w:sz w:val="28"/>
        </w:rPr>
        <w:t>32</w:t>
      </w: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任课教师：王凯职称：讲师</w:t>
      </w:r>
    </w:p>
    <w:p w:rsidR="00CA5D2A" w:rsidRDefault="00CA5D2A" w:rsidP="005D5AB1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>
        <w:rPr>
          <w:rFonts w:hint="eastAsia"/>
          <w:bCs/>
          <w:sz w:val="28"/>
        </w:rPr>
        <w:t>：体育教学部</w:t>
      </w:r>
    </w:p>
    <w:p w:rsidR="00CA5D2A" w:rsidRDefault="00CA5D2A" w:rsidP="005D5AB1">
      <w:pPr>
        <w:spacing w:line="480" w:lineRule="auto"/>
        <w:ind w:firstLineChars="400" w:firstLine="3168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</w:t>
      </w:r>
    </w:p>
    <w:p w:rsidR="00CA5D2A" w:rsidRDefault="00CA5D2A" w:rsidP="000A7098">
      <w:pPr>
        <w:rPr>
          <w:sz w:val="28"/>
        </w:rPr>
      </w:pPr>
      <w:r>
        <w:rPr>
          <w:rFonts w:hint="eastAsia"/>
          <w:sz w:val="28"/>
        </w:rPr>
        <w:t xml:space="preserve">　　　　教材名称：健美教程理论等　作者：相建华杨斌　　　　</w:t>
      </w:r>
    </w:p>
    <w:p w:rsidR="00CA5D2A" w:rsidRDefault="00CA5D2A" w:rsidP="005D5AB1">
      <w:pPr>
        <w:ind w:firstLineChars="400" w:firstLine="3168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rFonts w:hint="eastAsia"/>
          <w:bCs/>
          <w:sz w:val="28"/>
          <w:szCs w:val="28"/>
        </w:rPr>
        <w:t>北京体育大学出版社</w:t>
      </w:r>
      <w:r>
        <w:rPr>
          <w:rFonts w:hint="eastAsia"/>
          <w:sz w:val="28"/>
        </w:rPr>
        <w:t>出版时间：</w:t>
      </w:r>
      <w:r>
        <w:rPr>
          <w:sz w:val="28"/>
        </w:rPr>
        <w:t>2002</w:t>
      </w:r>
      <w:r>
        <w:rPr>
          <w:rFonts w:hint="eastAsia"/>
          <w:sz w:val="28"/>
        </w:rPr>
        <w:t>年</w:t>
      </w:r>
    </w:p>
    <w:p w:rsidR="00CA5D2A" w:rsidRDefault="00CA5D2A" w:rsidP="000A7098">
      <w:pPr>
        <w:jc w:val="center"/>
        <w:rPr>
          <w:sz w:val="28"/>
        </w:rPr>
      </w:pPr>
    </w:p>
    <w:p w:rsidR="00CA5D2A" w:rsidRDefault="00CA5D2A" w:rsidP="000A7098">
      <w:pPr>
        <w:jc w:val="center"/>
        <w:rPr>
          <w:sz w:val="28"/>
        </w:rPr>
      </w:pPr>
    </w:p>
    <w:p w:rsidR="00CA5D2A" w:rsidRDefault="00CA5D2A" w:rsidP="000A7098">
      <w:pPr>
        <w:jc w:val="center"/>
        <w:rPr>
          <w:sz w:val="28"/>
        </w:rPr>
      </w:pPr>
    </w:p>
    <w:p w:rsidR="00CA5D2A" w:rsidRDefault="00CA5D2A" w:rsidP="000A709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CA5D2A" w:rsidRDefault="00CA5D2A" w:rsidP="000A7098">
      <w:pPr>
        <w:rPr>
          <w:rFonts w:ascii="黑体" w:eastAsia="黑体"/>
          <w:sz w:val="24"/>
        </w:rPr>
      </w:pPr>
    </w:p>
    <w:p w:rsidR="00CA5D2A" w:rsidRDefault="00CA5D2A" w:rsidP="000A7098">
      <w:pPr>
        <w:rPr>
          <w:rFonts w:ascii="黑体" w:eastAsia="黑体"/>
          <w:sz w:val="24"/>
        </w:rPr>
      </w:pPr>
    </w:p>
    <w:p w:rsidR="00CA5D2A" w:rsidRDefault="00CA5D2A" w:rsidP="000A709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写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CA5D2A" w:rsidRDefault="00CA5D2A" w:rsidP="000A7098">
      <w:pPr>
        <w:rPr>
          <w:rFonts w:ascii="黑体" w:eastAsia="黑体"/>
          <w:b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ascii="黑体" w:eastAsia="黑体" w:hint="eastAsia"/>
          <w:sz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CA5D2A" w:rsidRDefault="00CA5D2A" w:rsidP="005D5AB1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</w:rPr>
        <w:t>2</w:t>
      </w:r>
      <w:r>
        <w:rPr>
          <w:rFonts w:ascii="黑体" w:eastAsia="黑体" w:hint="eastAsia"/>
          <w:sz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CA5D2A" w:rsidRDefault="00CA5D2A" w:rsidP="005D5AB1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CA5D2A" w:rsidRDefault="00CA5D2A" w:rsidP="005D5AB1">
      <w:pPr>
        <w:ind w:left="31680" w:hangingChars="150" w:firstLine="3168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CA5D2A" w:rsidRDefault="00CA5D2A" w:rsidP="000A7098">
      <w:pPr>
        <w:widowControl/>
        <w:jc w:val="left"/>
        <w:sectPr w:rsidR="00CA5D2A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"/>
        <w:gridCol w:w="707"/>
        <w:gridCol w:w="5231"/>
        <w:gridCol w:w="540"/>
        <w:gridCol w:w="540"/>
        <w:gridCol w:w="566"/>
        <w:gridCol w:w="514"/>
        <w:gridCol w:w="900"/>
      </w:tblGrid>
      <w:tr w:rsidR="00CA5D2A" w:rsidTr="00900EBC">
        <w:trPr>
          <w:cantSplit/>
          <w:jc w:val="center"/>
        </w:trPr>
        <w:tc>
          <w:tcPr>
            <w:tcW w:w="1174" w:type="dxa"/>
            <w:gridSpan w:val="2"/>
          </w:tcPr>
          <w:p w:rsidR="00CA5D2A" w:rsidRDefault="00CA5D2A">
            <w:r>
              <w:rPr>
                <w:rFonts w:hint="eastAsia"/>
              </w:rPr>
              <w:t>教学时间</w:t>
            </w:r>
          </w:p>
        </w:tc>
        <w:tc>
          <w:tcPr>
            <w:tcW w:w="5231" w:type="dxa"/>
            <w:vMerge w:val="restart"/>
          </w:tcPr>
          <w:p w:rsidR="00CA5D2A" w:rsidRDefault="00CA5D2A">
            <w:pPr>
              <w:jc w:val="center"/>
            </w:pPr>
          </w:p>
          <w:p w:rsidR="00CA5D2A" w:rsidRDefault="00CA5D2A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CA5D2A" w:rsidRDefault="00CA5D2A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CA5D2A" w:rsidRDefault="00CA5D2A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CA5D2A" w:rsidRDefault="00CA5D2A">
            <w:pPr>
              <w:jc w:val="center"/>
            </w:pPr>
          </w:p>
          <w:p w:rsidR="00CA5D2A" w:rsidRDefault="00CA5D2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A5D2A" w:rsidTr="00FC6839">
        <w:trPr>
          <w:cantSplit/>
          <w:jc w:val="center"/>
        </w:trPr>
        <w:tc>
          <w:tcPr>
            <w:tcW w:w="467" w:type="dxa"/>
          </w:tcPr>
          <w:p w:rsidR="00CA5D2A" w:rsidRDefault="00CA5D2A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</w:tcBorders>
          </w:tcPr>
          <w:p w:rsidR="00CA5D2A" w:rsidRDefault="00CA5D2A">
            <w:r>
              <w:rPr>
                <w:rFonts w:hint="eastAsia"/>
              </w:rPr>
              <w:t>星期</w:t>
            </w:r>
          </w:p>
          <w:p w:rsidR="00CA5D2A" w:rsidRDefault="00CA5D2A" w:rsidP="00CA5D2A">
            <w:pPr>
              <w:ind w:left="31680" w:hangingChars="200" w:firstLine="31680"/>
            </w:pPr>
            <w:r>
              <w:rPr>
                <w:rFonts w:hint="eastAsia"/>
              </w:rPr>
              <w:t>节次</w:t>
            </w:r>
          </w:p>
        </w:tc>
        <w:tc>
          <w:tcPr>
            <w:tcW w:w="5231" w:type="dxa"/>
            <w:vMerge/>
            <w:vAlign w:val="center"/>
          </w:tcPr>
          <w:p w:rsidR="00CA5D2A" w:rsidRDefault="00CA5D2A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540" w:type="dxa"/>
            <w:vMerge/>
            <w:vAlign w:val="center"/>
          </w:tcPr>
          <w:p w:rsidR="00CA5D2A" w:rsidRDefault="00CA5D2A">
            <w:pPr>
              <w:widowControl/>
              <w:jc w:val="left"/>
            </w:pPr>
          </w:p>
        </w:tc>
        <w:tc>
          <w:tcPr>
            <w:tcW w:w="540" w:type="dxa"/>
          </w:tcPr>
          <w:p w:rsidR="00CA5D2A" w:rsidRDefault="00CA5D2A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CA5D2A" w:rsidRDefault="00CA5D2A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CA5D2A" w:rsidRDefault="00CA5D2A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CA5D2A" w:rsidRDefault="00CA5D2A">
            <w:pPr>
              <w:widowControl/>
              <w:jc w:val="left"/>
            </w:pPr>
          </w:p>
        </w:tc>
      </w:tr>
      <w:tr w:rsidR="00CA5D2A" w:rsidTr="00FC6839">
        <w:trPr>
          <w:trHeight w:val="1478"/>
          <w:jc w:val="center"/>
        </w:trPr>
        <w:tc>
          <w:tcPr>
            <w:tcW w:w="467" w:type="dxa"/>
          </w:tcPr>
          <w:p w:rsidR="00CA5D2A" w:rsidRDefault="00CA5D2A">
            <w:r>
              <w:t>1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 w:rsidP="000A709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安全教育</w:t>
            </w:r>
          </w:p>
          <w:p w:rsidR="00CA5D2A" w:rsidRDefault="00CA5D2A" w:rsidP="000A709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简述健美的目的和意义</w:t>
            </w:r>
          </w:p>
          <w:p w:rsidR="00CA5D2A" w:rsidRDefault="00CA5D2A">
            <w:r>
              <w:t>3</w:t>
            </w:r>
            <w:r>
              <w:rPr>
                <w:rFonts w:hint="eastAsia"/>
              </w:rPr>
              <w:t>、介绍器械</w:t>
            </w:r>
            <w:r>
              <w:t xml:space="preserve">   3</w:t>
            </w:r>
            <w:r>
              <w:rPr>
                <w:rFonts w:hint="eastAsia"/>
              </w:rPr>
              <w:t>、学习专项准备活动</w:t>
            </w:r>
          </w:p>
          <w:p w:rsidR="00CA5D2A" w:rsidRDefault="00CA5D2A"/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478"/>
          <w:jc w:val="center"/>
        </w:trPr>
        <w:tc>
          <w:tcPr>
            <w:tcW w:w="467" w:type="dxa"/>
          </w:tcPr>
          <w:p w:rsidR="00CA5D2A" w:rsidRDefault="00CA5D2A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 w:rsidP="000A7098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专项准备活动</w:t>
            </w:r>
          </w:p>
          <w:p w:rsidR="00CA5D2A" w:rsidRDefault="00CA5D2A" w:rsidP="000A7098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学习肱二头肌练习</w:t>
            </w:r>
            <w:r>
              <w:t xml:space="preserve">  3</w:t>
            </w:r>
            <w:r>
              <w:rPr>
                <w:rFonts w:hint="eastAsia"/>
              </w:rPr>
              <w:t>、学习呼吸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478"/>
          <w:jc w:val="center"/>
        </w:trPr>
        <w:tc>
          <w:tcPr>
            <w:tcW w:w="467" w:type="dxa"/>
          </w:tcPr>
          <w:p w:rsidR="00CA5D2A" w:rsidRDefault="00CA5D2A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 w:rsidP="000A7098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专项准备活动</w:t>
            </w:r>
          </w:p>
          <w:p w:rsidR="00CA5D2A" w:rsidRDefault="00CA5D2A" w:rsidP="000A7098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复习肱二头肌练习</w:t>
            </w:r>
            <w:r>
              <w:t xml:space="preserve">  3</w:t>
            </w:r>
            <w:r>
              <w:rPr>
                <w:rFonts w:hint="eastAsia"/>
              </w:rPr>
              <w:t>、学习肱三头肌练习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478"/>
          <w:jc w:val="center"/>
        </w:trPr>
        <w:tc>
          <w:tcPr>
            <w:tcW w:w="467" w:type="dxa"/>
          </w:tcPr>
          <w:p w:rsidR="00CA5D2A" w:rsidRDefault="00CA5D2A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 w:rsidP="000A7098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专项准备活动</w:t>
            </w:r>
          </w:p>
          <w:p w:rsidR="00CA5D2A" w:rsidRDefault="00CA5D2A" w:rsidP="000A7098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复习肱二、三头</w:t>
            </w:r>
            <w:bookmarkStart w:id="0" w:name="_GoBack"/>
            <w:bookmarkEnd w:id="0"/>
            <w:r>
              <w:rPr>
                <w:rFonts w:hint="eastAsia"/>
              </w:rPr>
              <w:t>肌练习</w:t>
            </w:r>
            <w:r>
              <w:t xml:space="preserve">   3</w:t>
            </w:r>
            <w:r>
              <w:rPr>
                <w:rFonts w:hint="eastAsia"/>
              </w:rPr>
              <w:t>、学习组间歇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478"/>
          <w:jc w:val="center"/>
        </w:trPr>
        <w:tc>
          <w:tcPr>
            <w:tcW w:w="467" w:type="dxa"/>
          </w:tcPr>
          <w:p w:rsidR="00CA5D2A" w:rsidRDefault="00CA5D2A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 w:rsidP="000A7098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专项准备活动</w:t>
            </w:r>
          </w:p>
          <w:p w:rsidR="00CA5D2A" w:rsidRDefault="00CA5D2A" w:rsidP="000A7098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学习胸大肌练习</w:t>
            </w:r>
            <w:r>
              <w:t xml:space="preserve">   3</w:t>
            </w:r>
            <w:r>
              <w:rPr>
                <w:rFonts w:hint="eastAsia"/>
              </w:rPr>
              <w:t>、学习机体营养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93"/>
          <w:jc w:val="center"/>
        </w:trPr>
        <w:tc>
          <w:tcPr>
            <w:tcW w:w="467" w:type="dxa"/>
          </w:tcPr>
          <w:p w:rsidR="00CA5D2A" w:rsidRDefault="00CA5D2A">
            <w:r>
              <w:t>6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 w:rsidP="000A7098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专项准备活动</w:t>
            </w:r>
          </w:p>
          <w:p w:rsidR="00CA5D2A" w:rsidRDefault="00CA5D2A" w:rsidP="000A7098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学习背阔肌练习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7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r>
              <w:rPr>
                <w:rFonts w:hint="eastAsia"/>
                <w:sz w:val="24"/>
              </w:rPr>
              <w:t>素质测试（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m"/>
              </w:smartTagPr>
              <w:r>
                <w:rPr>
                  <w:sz w:val="24"/>
                </w:rPr>
                <w:t>800m</w:t>
              </w:r>
            </w:smartTag>
            <w:r>
              <w:rPr>
                <w:rFonts w:hint="eastAsia"/>
                <w:sz w:val="24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m"/>
              </w:smartTagPr>
              <w:r>
                <w:rPr>
                  <w:sz w:val="24"/>
                </w:rPr>
                <w:t>1000m</w:t>
              </w:r>
            </w:smartTag>
            <w:r>
              <w:rPr>
                <w:rFonts w:hint="eastAsia"/>
                <w:sz w:val="24"/>
              </w:rPr>
              <w:t>、仰卧起坐、俯卧撑）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8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r>
              <w:t>1</w:t>
            </w:r>
            <w:r>
              <w:rPr>
                <w:rFonts w:hint="eastAsia"/>
              </w:rPr>
              <w:t>、专项准备活动</w:t>
            </w:r>
          </w:p>
          <w:p w:rsidR="00CA5D2A" w:rsidRDefault="00CA5D2A">
            <w:r>
              <w:t>2</w:t>
            </w:r>
            <w:r>
              <w:rPr>
                <w:rFonts w:hint="eastAsia"/>
              </w:rPr>
              <w:t>、复习肱二、肱三、胸、背练习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800143">
        <w:trPr>
          <w:trHeight w:val="1283"/>
          <w:jc w:val="center"/>
        </w:trPr>
        <w:tc>
          <w:tcPr>
            <w:tcW w:w="467" w:type="dxa"/>
            <w:vMerge w:val="restart"/>
          </w:tcPr>
          <w:p w:rsidR="00CA5D2A" w:rsidRDefault="00CA5D2A">
            <w:r>
              <w:t>9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r>
              <w:t>1</w:t>
            </w:r>
            <w:r>
              <w:rPr>
                <w:rFonts w:hint="eastAsia"/>
              </w:rPr>
              <w:t>、专项准备活动</w:t>
            </w:r>
          </w:p>
          <w:p w:rsidR="00CA5D2A" w:rsidRDefault="00CA5D2A">
            <w:r>
              <w:t>2</w:t>
            </w:r>
            <w:r>
              <w:rPr>
                <w:rFonts w:hint="eastAsia"/>
              </w:rPr>
              <w:t>、学习三角肌练习</w:t>
            </w:r>
          </w:p>
        </w:tc>
        <w:tc>
          <w:tcPr>
            <w:tcW w:w="540" w:type="dxa"/>
            <w:vMerge w:val="restart"/>
          </w:tcPr>
          <w:p w:rsidR="00CA5D2A" w:rsidRDefault="00CA5D2A">
            <w:r>
              <w:t>2</w:t>
            </w:r>
          </w:p>
        </w:tc>
        <w:tc>
          <w:tcPr>
            <w:tcW w:w="540" w:type="dxa"/>
            <w:vMerge w:val="restart"/>
          </w:tcPr>
          <w:p w:rsidR="00CA5D2A" w:rsidRDefault="00CA5D2A"/>
        </w:tc>
        <w:tc>
          <w:tcPr>
            <w:tcW w:w="566" w:type="dxa"/>
            <w:vMerge w:val="restart"/>
          </w:tcPr>
          <w:p w:rsidR="00CA5D2A" w:rsidRDefault="00CA5D2A"/>
        </w:tc>
        <w:tc>
          <w:tcPr>
            <w:tcW w:w="514" w:type="dxa"/>
            <w:vMerge w:val="restart"/>
          </w:tcPr>
          <w:p w:rsidR="00CA5D2A" w:rsidRDefault="00CA5D2A"/>
        </w:tc>
        <w:tc>
          <w:tcPr>
            <w:tcW w:w="900" w:type="dxa"/>
            <w:vMerge w:val="restart"/>
          </w:tcPr>
          <w:p w:rsidR="00CA5D2A" w:rsidRDefault="00CA5D2A"/>
        </w:tc>
      </w:tr>
      <w:tr w:rsidR="00CA5D2A" w:rsidTr="00046B17">
        <w:trPr>
          <w:trHeight w:val="13"/>
          <w:jc w:val="center"/>
        </w:trPr>
        <w:tc>
          <w:tcPr>
            <w:tcW w:w="467" w:type="dxa"/>
            <w:vMerge/>
          </w:tcPr>
          <w:p w:rsidR="00CA5D2A" w:rsidRDefault="00CA5D2A"/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 w:rsidP="00900EBC"/>
        </w:tc>
        <w:tc>
          <w:tcPr>
            <w:tcW w:w="540" w:type="dxa"/>
            <w:vMerge/>
          </w:tcPr>
          <w:p w:rsidR="00CA5D2A" w:rsidRDefault="00CA5D2A"/>
        </w:tc>
        <w:tc>
          <w:tcPr>
            <w:tcW w:w="540" w:type="dxa"/>
            <w:vMerge/>
          </w:tcPr>
          <w:p w:rsidR="00CA5D2A" w:rsidRDefault="00CA5D2A"/>
        </w:tc>
        <w:tc>
          <w:tcPr>
            <w:tcW w:w="566" w:type="dxa"/>
            <w:vMerge/>
          </w:tcPr>
          <w:p w:rsidR="00CA5D2A" w:rsidRDefault="00CA5D2A"/>
        </w:tc>
        <w:tc>
          <w:tcPr>
            <w:tcW w:w="514" w:type="dxa"/>
            <w:vMerge/>
          </w:tcPr>
          <w:p w:rsidR="00CA5D2A" w:rsidRDefault="00CA5D2A"/>
        </w:tc>
        <w:tc>
          <w:tcPr>
            <w:tcW w:w="900" w:type="dxa"/>
            <w:vMerge/>
          </w:tcPr>
          <w:p w:rsidR="00CA5D2A" w:rsidRDefault="00CA5D2A"/>
        </w:tc>
      </w:tr>
      <w:tr w:rsidR="00CA5D2A" w:rsidTr="00046B17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10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r>
              <w:t>1</w:t>
            </w:r>
            <w:r>
              <w:rPr>
                <w:rFonts w:hint="eastAsia"/>
              </w:rPr>
              <w:t>、专项准备活动</w:t>
            </w:r>
          </w:p>
          <w:p w:rsidR="00CA5D2A" w:rsidRDefault="00CA5D2A">
            <w:r>
              <w:t>2</w:t>
            </w:r>
            <w:r>
              <w:rPr>
                <w:rFonts w:hint="eastAsia"/>
              </w:rPr>
              <w:t>、复习三角肌</w:t>
            </w:r>
            <w:r>
              <w:t xml:space="preserve"> 3</w:t>
            </w:r>
            <w:r>
              <w:rPr>
                <w:rFonts w:hint="eastAsia"/>
              </w:rPr>
              <w:t>、学习腰腹肌练习</w:t>
            </w:r>
          </w:p>
          <w:p w:rsidR="00CA5D2A" w:rsidRDefault="00CA5D2A"/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r>
              <w:t>1</w:t>
            </w:r>
            <w:r>
              <w:rPr>
                <w:rFonts w:hint="eastAsia"/>
              </w:rPr>
              <w:t>、专项准备活动</w:t>
            </w:r>
          </w:p>
          <w:p w:rsidR="00CA5D2A" w:rsidRDefault="00CA5D2A">
            <w:r>
              <w:t>2</w:t>
            </w:r>
            <w:r>
              <w:rPr>
                <w:rFonts w:hint="eastAsia"/>
              </w:rPr>
              <w:t>、复习</w:t>
            </w:r>
            <w:r>
              <w:t xml:space="preserve">  3</w:t>
            </w:r>
            <w:r>
              <w:rPr>
                <w:rFonts w:hint="eastAsia"/>
              </w:rPr>
              <w:t>、学习腿部、臀部练习</w:t>
            </w:r>
          </w:p>
          <w:p w:rsidR="00CA5D2A" w:rsidRDefault="00CA5D2A"/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12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r>
              <w:t>1</w:t>
            </w:r>
            <w:r>
              <w:rPr>
                <w:rFonts w:hint="eastAsia"/>
              </w:rPr>
              <w:t>、专项准备活动</w:t>
            </w:r>
          </w:p>
          <w:p w:rsidR="00CA5D2A" w:rsidRDefault="00CA5D2A">
            <w:r>
              <w:t>2</w:t>
            </w:r>
            <w:r>
              <w:rPr>
                <w:rFonts w:hint="eastAsia"/>
              </w:rPr>
              <w:t>、训练计划：弯举颈后推形体训练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13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r>
              <w:t>1</w:t>
            </w:r>
            <w:r>
              <w:rPr>
                <w:rFonts w:hint="eastAsia"/>
              </w:rPr>
              <w:t>、专项准备活动</w:t>
            </w:r>
          </w:p>
          <w:p w:rsidR="00CA5D2A" w:rsidRDefault="00CA5D2A">
            <w:r>
              <w:t>2</w:t>
            </w:r>
            <w:r>
              <w:rPr>
                <w:rFonts w:hint="eastAsia"/>
              </w:rPr>
              <w:t>、训练计划：颈后宽推卧拉形体训练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14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 w:rsidP="000A7098"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专项准备活动</w:t>
            </w:r>
          </w:p>
          <w:p w:rsidR="00CA5D2A" w:rsidRDefault="00CA5D2A" w:rsidP="000A7098"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训练计划：胸大肌，肱二头肌，三角肌，腹肌，腿部肌群。</w:t>
            </w:r>
          </w:p>
          <w:p w:rsidR="00CA5D2A" w:rsidRDefault="00CA5D2A"/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15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r>
              <w:rPr>
                <w:rFonts w:hint="eastAsia"/>
              </w:rPr>
              <w:t>专项考试</w:t>
            </w: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  <w:tr w:rsidR="00CA5D2A" w:rsidTr="00900EBC">
        <w:trPr>
          <w:trHeight w:val="1303"/>
          <w:jc w:val="center"/>
        </w:trPr>
        <w:tc>
          <w:tcPr>
            <w:tcW w:w="467" w:type="dxa"/>
          </w:tcPr>
          <w:p w:rsidR="00CA5D2A" w:rsidRDefault="00CA5D2A">
            <w:r>
              <w:t>16</w:t>
            </w:r>
          </w:p>
        </w:tc>
        <w:tc>
          <w:tcPr>
            <w:tcW w:w="707" w:type="dxa"/>
            <w:tcBorders>
              <w:tr2bl w:val="single" w:sz="2" w:space="0" w:color="auto"/>
            </w:tcBorders>
          </w:tcPr>
          <w:p w:rsidR="00CA5D2A" w:rsidRDefault="00CA5D2A"/>
        </w:tc>
        <w:tc>
          <w:tcPr>
            <w:tcW w:w="5231" w:type="dxa"/>
          </w:tcPr>
          <w:p w:rsidR="00CA5D2A" w:rsidRDefault="00CA5D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体育理论</w:t>
            </w:r>
          </w:p>
          <w:p w:rsidR="00CA5D2A" w:rsidRDefault="00CA5D2A" w:rsidP="00CA5D2A">
            <w:pPr>
              <w:ind w:firstLineChars="350" w:firstLine="31680"/>
            </w:pPr>
          </w:p>
        </w:tc>
        <w:tc>
          <w:tcPr>
            <w:tcW w:w="540" w:type="dxa"/>
          </w:tcPr>
          <w:p w:rsidR="00CA5D2A" w:rsidRDefault="00CA5D2A">
            <w:r>
              <w:t>2</w:t>
            </w:r>
          </w:p>
        </w:tc>
        <w:tc>
          <w:tcPr>
            <w:tcW w:w="540" w:type="dxa"/>
          </w:tcPr>
          <w:p w:rsidR="00CA5D2A" w:rsidRDefault="00CA5D2A"/>
        </w:tc>
        <w:tc>
          <w:tcPr>
            <w:tcW w:w="566" w:type="dxa"/>
          </w:tcPr>
          <w:p w:rsidR="00CA5D2A" w:rsidRDefault="00CA5D2A"/>
        </w:tc>
        <w:tc>
          <w:tcPr>
            <w:tcW w:w="514" w:type="dxa"/>
          </w:tcPr>
          <w:p w:rsidR="00CA5D2A" w:rsidRDefault="00CA5D2A"/>
        </w:tc>
        <w:tc>
          <w:tcPr>
            <w:tcW w:w="900" w:type="dxa"/>
          </w:tcPr>
          <w:p w:rsidR="00CA5D2A" w:rsidRDefault="00CA5D2A"/>
        </w:tc>
      </w:tr>
    </w:tbl>
    <w:p w:rsidR="00CA5D2A" w:rsidRDefault="00CA5D2A" w:rsidP="000A7098"/>
    <w:p w:rsidR="00CA5D2A" w:rsidRDefault="00CA5D2A" w:rsidP="000A7098"/>
    <w:p w:rsidR="00CA5D2A" w:rsidRDefault="00CA5D2A" w:rsidP="000A7098"/>
    <w:p w:rsidR="00CA5D2A" w:rsidRDefault="00CA5D2A" w:rsidP="000A7098"/>
    <w:p w:rsidR="00CA5D2A" w:rsidRDefault="00CA5D2A" w:rsidP="000A7098"/>
    <w:p w:rsidR="00CA5D2A" w:rsidRDefault="00CA5D2A" w:rsidP="000A7098"/>
    <w:p w:rsidR="00CA5D2A" w:rsidRDefault="00CA5D2A" w:rsidP="000A7098"/>
    <w:p w:rsidR="00CA5D2A" w:rsidRDefault="00CA5D2A" w:rsidP="002A3FA9"/>
    <w:p w:rsidR="00CA5D2A" w:rsidRDefault="00CA5D2A" w:rsidP="002A3FA9"/>
    <w:p w:rsidR="00CA5D2A" w:rsidRDefault="00CA5D2A"/>
    <w:p w:rsidR="00CA5D2A" w:rsidRDefault="00CA5D2A"/>
    <w:p w:rsidR="00CA5D2A" w:rsidRDefault="00CA5D2A"/>
    <w:p w:rsidR="00CA5D2A" w:rsidRDefault="00CA5D2A"/>
    <w:p w:rsidR="00CA5D2A" w:rsidRDefault="00CA5D2A"/>
    <w:p w:rsidR="00CA5D2A" w:rsidRDefault="00CA5D2A" w:rsidP="000452AA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2016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一学期</w:t>
      </w:r>
    </w:p>
    <w:p w:rsidR="00CA5D2A" w:rsidRDefault="00CA5D2A" w:rsidP="000452AA">
      <w:pPr>
        <w:widowControl/>
        <w:jc w:val="left"/>
      </w:pPr>
    </w:p>
    <w:p w:rsidR="00CA5D2A" w:rsidRDefault="00CA5D2A" w:rsidP="000452AA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CA5D2A" w:rsidRDefault="00CA5D2A" w:rsidP="000452AA">
      <w:pPr>
        <w:rPr>
          <w:b/>
          <w:sz w:val="84"/>
        </w:rPr>
      </w:pPr>
    </w:p>
    <w:p w:rsidR="00CA5D2A" w:rsidRDefault="00CA5D2A" w:rsidP="000452AA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体育（素质</w:t>
      </w:r>
      <w:r w:rsidRPr="00394568">
        <w:rPr>
          <w:rFonts w:hint="eastAsia"/>
          <w:bCs/>
          <w:sz w:val="28"/>
          <w:u w:val="single"/>
        </w:rPr>
        <w:t>）＿＿＿＿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 w:rsidRPr="00394568">
        <w:rPr>
          <w:bCs/>
          <w:sz w:val="28"/>
          <w:u w:val="single"/>
        </w:rPr>
        <w:t xml:space="preserve"> </w:t>
      </w:r>
      <w:r w:rsidRPr="00394568">
        <w:rPr>
          <w:rFonts w:hint="eastAsia"/>
          <w:bCs/>
          <w:sz w:val="28"/>
          <w:u w:val="single"/>
        </w:rPr>
        <w:t>必</w:t>
      </w:r>
      <w:r>
        <w:rPr>
          <w:bCs/>
          <w:sz w:val="28"/>
          <w:u w:val="single"/>
        </w:rPr>
        <w:t xml:space="preserve">  </w:t>
      </w:r>
      <w:r w:rsidRPr="00394568">
        <w:rPr>
          <w:rFonts w:hint="eastAsia"/>
          <w:bCs/>
          <w:sz w:val="28"/>
          <w:u w:val="single"/>
        </w:rPr>
        <w:t>修</w:t>
      </w:r>
    </w:p>
    <w:p w:rsidR="00CA5D2A" w:rsidRDefault="00CA5D2A" w:rsidP="000452A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AC3BA4">
        <w:rPr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讲课＿＿实验＿＿其它＿＿＿＿＿＿</w:t>
      </w:r>
    </w:p>
    <w:p w:rsidR="00CA5D2A" w:rsidRDefault="00CA5D2A" w:rsidP="000452A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大一</w:t>
      </w:r>
      <w:r>
        <w:rPr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学生人数＿＿＿＿＿＿＿</w:t>
      </w:r>
    </w:p>
    <w:p w:rsidR="00CA5D2A" w:rsidRDefault="00CA5D2A" w:rsidP="000452A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王凯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讲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师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CA5D2A" w:rsidRDefault="00CA5D2A" w:rsidP="000452A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)_______</w:t>
      </w:r>
      <w:r w:rsidRPr="00394568">
        <w:rPr>
          <w:rFonts w:hint="eastAsia"/>
          <w:bCs/>
          <w:sz w:val="28"/>
          <w:u w:val="single"/>
        </w:rPr>
        <w:t>体育教学部</w:t>
      </w:r>
      <w:r>
        <w:rPr>
          <w:bCs/>
          <w:sz w:val="28"/>
        </w:rPr>
        <w:t>__</w:t>
      </w:r>
    </w:p>
    <w:p w:rsidR="00CA5D2A" w:rsidRDefault="00CA5D2A" w:rsidP="000452AA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CA5D2A" w:rsidRDefault="00CA5D2A" w:rsidP="000452AA">
      <w:pPr>
        <w:rPr>
          <w:sz w:val="28"/>
        </w:rPr>
      </w:pPr>
      <w:r>
        <w:rPr>
          <w:rFonts w:hint="eastAsia"/>
          <w:sz w:val="28"/>
        </w:rPr>
        <w:t xml:space="preserve">　　　教材名称：　</w:t>
      </w:r>
      <w:r>
        <w:rPr>
          <w:rFonts w:hint="eastAsia"/>
          <w:szCs w:val="21"/>
        </w:rPr>
        <w:t>《田径》</w:t>
      </w:r>
      <w:r>
        <w:rPr>
          <w:rFonts w:hint="eastAsia"/>
          <w:sz w:val="28"/>
        </w:rPr>
        <w:t xml:space="preserve">　　　作者：</w:t>
      </w:r>
      <w:r>
        <w:rPr>
          <w:rFonts w:hint="eastAsia"/>
          <w:sz w:val="24"/>
        </w:rPr>
        <w:t>全国体育院校教材委员会审定</w:t>
      </w:r>
    </w:p>
    <w:p w:rsidR="00CA5D2A" w:rsidRDefault="00CA5D2A" w:rsidP="000452AA">
      <w:pPr>
        <w:rPr>
          <w:sz w:val="28"/>
        </w:rPr>
      </w:pPr>
      <w:r>
        <w:rPr>
          <w:rFonts w:hint="eastAsia"/>
          <w:sz w:val="28"/>
        </w:rPr>
        <w:t xml:space="preserve">　　　　出版单位：北京体育大学出版社</w:t>
      </w:r>
      <w:r>
        <w:rPr>
          <w:sz w:val="28"/>
        </w:rPr>
        <w:t xml:space="preserve"> </w:t>
      </w:r>
      <w:r>
        <w:rPr>
          <w:rFonts w:hint="eastAsia"/>
          <w:sz w:val="28"/>
        </w:rPr>
        <w:t>出版时间：</w:t>
      </w:r>
      <w:r>
        <w:rPr>
          <w:sz w:val="28"/>
        </w:rPr>
        <w:t>1998</w:t>
      </w:r>
    </w:p>
    <w:p w:rsidR="00CA5D2A" w:rsidRDefault="00CA5D2A" w:rsidP="000452AA">
      <w:pPr>
        <w:rPr>
          <w:sz w:val="28"/>
        </w:rPr>
      </w:pPr>
    </w:p>
    <w:p w:rsidR="00CA5D2A" w:rsidRPr="003B61B2" w:rsidRDefault="00CA5D2A" w:rsidP="000452AA">
      <w:pPr>
        <w:jc w:val="center"/>
        <w:rPr>
          <w:sz w:val="28"/>
        </w:rPr>
      </w:pPr>
    </w:p>
    <w:p w:rsidR="00CA5D2A" w:rsidRDefault="00CA5D2A" w:rsidP="000452AA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CA5D2A" w:rsidRDefault="00CA5D2A" w:rsidP="000452AA">
      <w:pPr>
        <w:rPr>
          <w:rFonts w:ascii="黑体" w:eastAsia="黑体"/>
          <w:sz w:val="24"/>
        </w:rPr>
      </w:pPr>
    </w:p>
    <w:p w:rsidR="00CA5D2A" w:rsidRDefault="00CA5D2A" w:rsidP="000452AA">
      <w:pPr>
        <w:rPr>
          <w:rFonts w:ascii="黑体" w:eastAsia="黑体"/>
          <w:sz w:val="24"/>
        </w:rPr>
      </w:pPr>
    </w:p>
    <w:p w:rsidR="00CA5D2A" w:rsidRDefault="00CA5D2A" w:rsidP="000452A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写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CA5D2A" w:rsidRDefault="00CA5D2A" w:rsidP="000452AA">
      <w:pPr>
        <w:ind w:left="31680" w:hangingChars="150" w:firstLine="31680"/>
        <w:rPr>
          <w:rFonts w:ascii="黑体" w:eastAsia="黑体"/>
          <w:b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ascii="黑体" w:eastAsia="黑体" w:hint="eastAsia"/>
          <w:sz w:val="24"/>
        </w:rPr>
        <w:t>．</w:t>
      </w:r>
      <w:r>
        <w:rPr>
          <w:rFonts w:ascii="宋体" w:hAnsi="宋体" w:hint="eastAsia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/>
            <w:szCs w:val="21"/>
          </w:rPr>
          <w:t>5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，一天共分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/>
            <w:szCs w:val="21"/>
          </w:rPr>
          <w:t>6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，周一第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节，在节次栏中填写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。</w:t>
      </w:r>
    </w:p>
    <w:p w:rsidR="00CA5D2A" w:rsidRDefault="00CA5D2A" w:rsidP="000452AA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</w:rPr>
        <w:t>2</w:t>
      </w:r>
      <w:r>
        <w:rPr>
          <w:rFonts w:ascii="黑体" w:eastAsia="黑体" w:hint="eastAsia"/>
          <w:sz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CA5D2A" w:rsidRDefault="00CA5D2A" w:rsidP="000452AA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CA5D2A" w:rsidRDefault="00CA5D2A" w:rsidP="000452AA">
      <w:pPr>
        <w:ind w:left="31680" w:hangingChars="150" w:firstLine="3168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CA5D2A" w:rsidRDefault="00CA5D2A" w:rsidP="000452AA">
      <w:pPr>
        <w:widowControl/>
        <w:jc w:val="left"/>
        <w:sectPr w:rsidR="00CA5D2A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CA5D2A" w:rsidTr="003E16B5">
        <w:trPr>
          <w:cantSplit/>
        </w:trPr>
        <w:tc>
          <w:tcPr>
            <w:tcW w:w="1434" w:type="dxa"/>
            <w:gridSpan w:val="3"/>
          </w:tcPr>
          <w:p w:rsidR="00CA5D2A" w:rsidRDefault="00CA5D2A" w:rsidP="003E16B5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</w:tcPr>
          <w:p w:rsidR="00CA5D2A" w:rsidRDefault="00CA5D2A" w:rsidP="003E16B5">
            <w:pPr>
              <w:jc w:val="center"/>
              <w:rPr>
                <w:sz w:val="30"/>
              </w:rPr>
            </w:pPr>
          </w:p>
          <w:p w:rsidR="00CA5D2A" w:rsidRDefault="00CA5D2A" w:rsidP="003E16B5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CA5D2A" w:rsidRDefault="00CA5D2A" w:rsidP="003E16B5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CA5D2A" w:rsidRDefault="00CA5D2A" w:rsidP="003E16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CA5D2A" w:rsidRDefault="00CA5D2A" w:rsidP="003E16B5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CA5D2A" w:rsidRDefault="00CA5D2A" w:rsidP="003E16B5">
            <w:pPr>
              <w:jc w:val="center"/>
            </w:pPr>
          </w:p>
        </w:tc>
        <w:tc>
          <w:tcPr>
            <w:tcW w:w="915" w:type="dxa"/>
            <w:vMerge w:val="restart"/>
          </w:tcPr>
          <w:p w:rsidR="00CA5D2A" w:rsidRDefault="00CA5D2A" w:rsidP="003E16B5"/>
          <w:p w:rsidR="00CA5D2A" w:rsidRDefault="00CA5D2A" w:rsidP="003E16B5"/>
          <w:p w:rsidR="00CA5D2A" w:rsidRDefault="00CA5D2A" w:rsidP="003E16B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A5D2A" w:rsidTr="003E16B5">
        <w:trPr>
          <w:cantSplit/>
          <w:trHeight w:val="501"/>
        </w:trPr>
        <w:tc>
          <w:tcPr>
            <w:tcW w:w="531" w:type="dxa"/>
          </w:tcPr>
          <w:p w:rsidR="00CA5D2A" w:rsidRDefault="00CA5D2A" w:rsidP="003E16B5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CA5D2A" w:rsidRDefault="00CA5D2A" w:rsidP="003E16B5">
            <w:pPr>
              <w:spacing w:line="240" w:lineRule="atLeast"/>
            </w:pPr>
          </w:p>
        </w:tc>
        <w:tc>
          <w:tcPr>
            <w:tcW w:w="0" w:type="auto"/>
            <w:vMerge/>
            <w:vAlign w:val="center"/>
          </w:tcPr>
          <w:p w:rsidR="00CA5D2A" w:rsidRDefault="00CA5D2A" w:rsidP="003E16B5">
            <w:pPr>
              <w:widowControl/>
              <w:jc w:val="left"/>
            </w:pPr>
          </w:p>
        </w:tc>
        <w:tc>
          <w:tcPr>
            <w:tcW w:w="0" w:type="auto"/>
            <w:vMerge/>
            <w:vAlign w:val="center"/>
          </w:tcPr>
          <w:p w:rsidR="00CA5D2A" w:rsidRDefault="00CA5D2A" w:rsidP="003E16B5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CA5D2A" w:rsidRDefault="00CA5D2A" w:rsidP="003E16B5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CA5D2A" w:rsidRDefault="00CA5D2A" w:rsidP="003E16B5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CA5D2A" w:rsidRDefault="00CA5D2A" w:rsidP="003E16B5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CA5D2A" w:rsidRDefault="00CA5D2A" w:rsidP="003E16B5">
            <w:pPr>
              <w:widowControl/>
              <w:jc w:val="left"/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安全教育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、简介短跑发展概况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、学习摆臂技术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、学习跑的专门性练习：小步跑、高抬腿跑、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、学习途中跑技术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CA5D2A" w:rsidRDefault="00CA5D2A" w:rsidP="003E16B5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介绍实心球的锻炼方法</w:t>
            </w:r>
          </w:p>
          <w:p w:rsidR="00CA5D2A" w:rsidRDefault="00CA5D2A" w:rsidP="003E16B5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学习实心球正面下手抛球技术</w:t>
            </w:r>
          </w:p>
          <w:p w:rsidR="00CA5D2A" w:rsidRDefault="00CA5D2A" w:rsidP="003E16B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CA5D2A" w:rsidRDefault="00CA5D2A" w:rsidP="003E16B5">
            <w:pPr>
              <w:numPr>
                <w:ilvl w:val="0"/>
                <w:numId w:val="1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小步跑、高抬腿跑、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、学习跑的专门性练习：后蹬跑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、复习途中跑技术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、学习蹲距式起跑与起跑后的加速跑技术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CA5D2A" w:rsidRDefault="00CA5D2A" w:rsidP="003E16B5">
            <w:pPr>
              <w:numPr>
                <w:ilvl w:val="0"/>
                <w:numId w:val="1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复习实心球正面下手投球技术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:rsidR="00CA5D2A" w:rsidRDefault="00CA5D2A" w:rsidP="003E16B5">
            <w:pPr>
              <w:numPr>
                <w:ilvl w:val="0"/>
                <w:numId w:val="1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学习实心球正面上手投球技术</w:t>
            </w:r>
          </w:p>
          <w:p w:rsidR="00CA5D2A" w:rsidRDefault="00CA5D2A" w:rsidP="003E16B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CA5D2A" w:rsidRDefault="00CA5D2A" w:rsidP="003E16B5">
            <w:pPr>
              <w:numPr>
                <w:ilvl w:val="0"/>
                <w:numId w:val="1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小步跑、高抬腿跑、后蹬跑</w:t>
            </w:r>
          </w:p>
          <w:p w:rsidR="00CA5D2A" w:rsidRDefault="00CA5D2A" w:rsidP="003E16B5">
            <w:pPr>
              <w:numPr>
                <w:ilvl w:val="0"/>
                <w:numId w:val="1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学习跑的专门性练习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车轮跑</w:t>
            </w:r>
          </w:p>
          <w:p w:rsidR="00CA5D2A" w:rsidRDefault="00CA5D2A" w:rsidP="003E16B5">
            <w:pPr>
              <w:numPr>
                <w:ilvl w:val="0"/>
                <w:numId w:val="1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复习起跑、途中跑技术</w:t>
            </w:r>
          </w:p>
          <w:p w:rsidR="00CA5D2A" w:rsidRDefault="00CA5D2A" w:rsidP="003E16B5">
            <w:pPr>
              <w:numPr>
                <w:ilvl w:val="0"/>
                <w:numId w:val="1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学习终点跑技术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CA5D2A" w:rsidRDefault="00CA5D2A" w:rsidP="003E16B5">
            <w:pPr>
              <w:numPr>
                <w:ilvl w:val="0"/>
                <w:numId w:val="15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复习实心球正面上手、下手投球技术</w:t>
            </w:r>
          </w:p>
          <w:p w:rsidR="00CA5D2A" w:rsidRDefault="00CA5D2A" w:rsidP="003E16B5">
            <w:pPr>
              <w:numPr>
                <w:ilvl w:val="0"/>
                <w:numId w:val="15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学习实心球背向抛球技术</w:t>
            </w:r>
          </w:p>
          <w:p w:rsidR="00CA5D2A" w:rsidRDefault="00CA5D2A" w:rsidP="003E16B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CA5D2A" w:rsidRDefault="00CA5D2A" w:rsidP="003E16B5">
            <w:pPr>
              <w:numPr>
                <w:ilvl w:val="0"/>
                <w:numId w:val="1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CA5D2A" w:rsidRDefault="00CA5D2A" w:rsidP="003E16B5">
            <w:pPr>
              <w:numPr>
                <w:ilvl w:val="0"/>
                <w:numId w:val="1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CA5D2A" w:rsidRDefault="00CA5D2A" w:rsidP="003E16B5">
            <w:pPr>
              <w:numPr>
                <w:ilvl w:val="0"/>
                <w:numId w:val="1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学习弯道跑及弯道起跑技术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CA5D2A" w:rsidRDefault="00CA5D2A" w:rsidP="003E16B5">
            <w:pPr>
              <w:numPr>
                <w:ilvl w:val="0"/>
                <w:numId w:val="17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复习实心球正面上手投球技术</w:t>
            </w:r>
          </w:p>
          <w:p w:rsidR="00CA5D2A" w:rsidRDefault="00CA5D2A" w:rsidP="003E16B5">
            <w:pPr>
              <w:numPr>
                <w:ilvl w:val="0"/>
                <w:numId w:val="17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复习实心球背向抛球技术</w:t>
            </w:r>
          </w:p>
          <w:p w:rsidR="00CA5D2A" w:rsidRDefault="00CA5D2A" w:rsidP="003E16B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CA5D2A" w:rsidRDefault="00CA5D2A" w:rsidP="003E16B5">
            <w:pPr>
              <w:numPr>
                <w:ilvl w:val="0"/>
                <w:numId w:val="1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CA5D2A" w:rsidRDefault="00CA5D2A" w:rsidP="003E16B5">
            <w:pPr>
              <w:numPr>
                <w:ilvl w:val="0"/>
                <w:numId w:val="1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CA5D2A" w:rsidRDefault="00CA5D2A" w:rsidP="003E16B5">
            <w:pPr>
              <w:numPr>
                <w:ilvl w:val="0"/>
                <w:numId w:val="1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</w:t>
            </w:r>
            <w:r>
              <w:rPr>
                <w:rFonts w:ascii="宋体" w:hAnsi="宋体"/>
                <w:szCs w:val="21"/>
              </w:rPr>
              <w:t>4*</w:t>
            </w:r>
            <w:smartTag w:uri="urn:schemas-microsoft-com:office:smarttags" w:element="chmetcnv">
              <w:smartTagPr>
                <w:attr w:name="UnitName" w:val="米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00"/>
                  <w:attr w:name="UnitName" w:val="米"/>
                </w:smartTagPr>
                <w:r>
                  <w:rPr>
                    <w:rFonts w:ascii="宋体" w:hAnsi="宋体"/>
                    <w:szCs w:val="21"/>
                  </w:rPr>
                  <w:t>100</w:t>
                </w:r>
                <w:r>
                  <w:rPr>
                    <w:rFonts w:ascii="宋体" w:hAnsi="宋体" w:hint="eastAsia"/>
                    <w:szCs w:val="21"/>
                  </w:rPr>
                  <w:t>米</w:t>
                </w:r>
              </w:smartTag>
              <w:r>
                <w:rPr>
                  <w:rFonts w:ascii="宋体" w:hAnsi="宋体" w:hint="eastAsia"/>
                  <w:szCs w:val="21"/>
                </w:rPr>
                <w:t>跑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CA5D2A" w:rsidRDefault="00CA5D2A" w:rsidP="00CA5D2A">
            <w:pPr>
              <w:spacing w:line="240" w:lineRule="atLeast"/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素质测验：</w:t>
            </w:r>
          </w:p>
          <w:p w:rsidR="00CA5D2A" w:rsidRDefault="00CA5D2A" w:rsidP="00CA5D2A">
            <w:pPr>
              <w:ind w:firstLineChars="4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1000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跑、引体向上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女生：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800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跑、一分钟仰卧起坐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、复习跑的专门性练习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、复习直道跑的完整技术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CA5D2A" w:rsidRDefault="00CA5D2A" w:rsidP="003E16B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CA5D2A" w:rsidRDefault="00CA5D2A" w:rsidP="00CA5D2A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  <w:p w:rsidR="00CA5D2A" w:rsidRDefault="00CA5D2A" w:rsidP="00CA5D2A">
            <w:pPr>
              <w:ind w:firstLineChars="20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numPr>
                <w:ilvl w:val="0"/>
                <w:numId w:val="2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短跑</w:t>
            </w:r>
          </w:p>
          <w:p w:rsidR="00CA5D2A" w:rsidRDefault="00CA5D2A" w:rsidP="003E16B5">
            <w:pPr>
              <w:ind w:left="420"/>
              <w:rPr>
                <w:rFonts w:asci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50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跑测验</w:t>
            </w:r>
          </w:p>
          <w:p w:rsidR="00CA5D2A" w:rsidRDefault="00CA5D2A" w:rsidP="003E16B5">
            <w:pPr>
              <w:numPr>
                <w:ilvl w:val="0"/>
                <w:numId w:val="2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实心球、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复习实心球正面上手投球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numPr>
                <w:ilvl w:val="0"/>
                <w:numId w:val="2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实心球测试</w:t>
            </w:r>
          </w:p>
          <w:p w:rsidR="00CA5D2A" w:rsidRDefault="00CA5D2A" w:rsidP="003E16B5">
            <w:pPr>
              <w:numPr>
                <w:ilvl w:val="0"/>
                <w:numId w:val="2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CA5D2A" w:rsidRDefault="00CA5D2A" w:rsidP="003E16B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CA5D2A" w:rsidRDefault="00CA5D2A" w:rsidP="003E16B5">
            <w:pPr>
              <w:numPr>
                <w:ilvl w:val="0"/>
                <w:numId w:val="1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介绍中长跑运动的发展概况、锻炼价值</w:t>
            </w:r>
          </w:p>
          <w:p w:rsidR="00CA5D2A" w:rsidRDefault="00CA5D2A" w:rsidP="003E16B5">
            <w:pPr>
              <w:numPr>
                <w:ilvl w:val="0"/>
                <w:numId w:val="1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学习途中跑技术</w:t>
            </w:r>
          </w:p>
          <w:p w:rsidR="00CA5D2A" w:rsidRDefault="00CA5D2A" w:rsidP="003E16B5">
            <w:pPr>
              <w:numPr>
                <w:ilvl w:val="0"/>
                <w:numId w:val="1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发展一般耐力练习：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分钟匀速跑</w:t>
            </w:r>
          </w:p>
          <w:p w:rsidR="00CA5D2A" w:rsidRDefault="00CA5D2A" w:rsidP="003E16B5">
            <w:pPr>
              <w:numPr>
                <w:ilvl w:val="0"/>
                <w:numId w:val="2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CA5D2A" w:rsidRDefault="00CA5D2A" w:rsidP="00CA5D2A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CA5D2A" w:rsidRDefault="00CA5D2A" w:rsidP="00CA5D2A">
            <w:pPr>
              <w:ind w:firstLineChars="20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CA5D2A" w:rsidRDefault="00CA5D2A" w:rsidP="003E16B5">
            <w:pPr>
              <w:numPr>
                <w:ilvl w:val="0"/>
                <w:numId w:val="2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介绍中长跑的各种跑法</w:t>
            </w:r>
          </w:p>
          <w:p w:rsidR="00CA5D2A" w:rsidRDefault="00CA5D2A" w:rsidP="003E16B5">
            <w:pPr>
              <w:numPr>
                <w:ilvl w:val="0"/>
                <w:numId w:val="2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学习站立式起跑技术</w:t>
            </w:r>
          </w:p>
          <w:p w:rsidR="00CA5D2A" w:rsidRDefault="00CA5D2A" w:rsidP="003E16B5">
            <w:pPr>
              <w:numPr>
                <w:ilvl w:val="0"/>
                <w:numId w:val="2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变速跑：</w:t>
            </w:r>
          </w:p>
          <w:p w:rsidR="00CA5D2A" w:rsidRDefault="00CA5D2A" w:rsidP="003E16B5">
            <w:pPr>
              <w:numPr>
                <w:ilvl w:val="0"/>
                <w:numId w:val="2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、介绍</w:t>
            </w:r>
            <w:r>
              <w:rPr>
                <w:rFonts w:ascii="宋体" w:hAnsi="宋体"/>
                <w:szCs w:val="21"/>
              </w:rPr>
              <w:t>4*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400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、发展速度耐力练习：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400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反复跑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numPr>
                <w:ilvl w:val="0"/>
                <w:numId w:val="2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法特莱克跑</w:t>
            </w:r>
          </w:p>
          <w:p w:rsidR="00CA5D2A" w:rsidRDefault="00CA5D2A" w:rsidP="003E16B5">
            <w:pPr>
              <w:numPr>
                <w:ilvl w:val="0"/>
                <w:numId w:val="2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CA5D2A" w:rsidRDefault="00CA5D2A" w:rsidP="00CA5D2A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中长跑测验：</w:t>
            </w:r>
          </w:p>
          <w:p w:rsidR="00CA5D2A" w:rsidRDefault="00CA5D2A" w:rsidP="00CA5D2A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1000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</w:p>
          <w:p w:rsidR="00CA5D2A" w:rsidRDefault="00CA5D2A" w:rsidP="00CA5D2A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800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CA5D2A" w:rsidTr="003E16B5">
        <w:tc>
          <w:tcPr>
            <w:tcW w:w="531" w:type="dxa"/>
          </w:tcPr>
          <w:p w:rsidR="00CA5D2A" w:rsidRDefault="00CA5D2A" w:rsidP="003E16B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477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CA5D2A" w:rsidRDefault="00CA5D2A" w:rsidP="003E16B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CA5D2A" w:rsidRDefault="00CA5D2A" w:rsidP="003E16B5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</w:tbl>
    <w:p w:rsidR="00CA5D2A" w:rsidRDefault="00CA5D2A" w:rsidP="000452AA"/>
    <w:p w:rsidR="00CA5D2A" w:rsidRDefault="00CA5D2A" w:rsidP="000452AA"/>
    <w:p w:rsidR="00CA5D2A" w:rsidRDefault="00CA5D2A"/>
    <w:sectPr w:rsidR="00CA5D2A" w:rsidSect="00F90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D2A" w:rsidRDefault="00CA5D2A" w:rsidP="003F7BC1">
      <w:r>
        <w:separator/>
      </w:r>
    </w:p>
  </w:endnote>
  <w:endnote w:type="continuationSeparator" w:id="1">
    <w:p w:rsidR="00CA5D2A" w:rsidRDefault="00CA5D2A" w:rsidP="003F7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D2A" w:rsidRDefault="00CA5D2A" w:rsidP="003F7BC1">
      <w:r>
        <w:separator/>
      </w:r>
    </w:p>
  </w:footnote>
  <w:footnote w:type="continuationSeparator" w:id="1">
    <w:p w:rsidR="00CA5D2A" w:rsidRDefault="00CA5D2A" w:rsidP="003F7B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346"/>
    <w:multiLevelType w:val="hybridMultilevel"/>
    <w:tmpl w:val="AFD4F59A"/>
    <w:lvl w:ilvl="0" w:tplc="BF549FD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152529"/>
    <w:multiLevelType w:val="hybridMultilevel"/>
    <w:tmpl w:val="B204BF1E"/>
    <w:lvl w:ilvl="0" w:tplc="E9E20A9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6246B7B"/>
    <w:multiLevelType w:val="hybridMultilevel"/>
    <w:tmpl w:val="E542C416"/>
    <w:lvl w:ilvl="0" w:tplc="13A4EF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743652C"/>
    <w:multiLevelType w:val="hybridMultilevel"/>
    <w:tmpl w:val="763656DC"/>
    <w:lvl w:ilvl="0" w:tplc="EC4A5F4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DA67FB7"/>
    <w:multiLevelType w:val="hybridMultilevel"/>
    <w:tmpl w:val="A154C2C6"/>
    <w:lvl w:ilvl="0" w:tplc="E2DC8EB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2FE10F05"/>
    <w:multiLevelType w:val="hybridMultilevel"/>
    <w:tmpl w:val="626409F6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E93F82"/>
    <w:multiLevelType w:val="hybridMultilevel"/>
    <w:tmpl w:val="DAF45E54"/>
    <w:lvl w:ilvl="0" w:tplc="4948D6E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3C26454C"/>
    <w:multiLevelType w:val="hybridMultilevel"/>
    <w:tmpl w:val="4C34F3C4"/>
    <w:lvl w:ilvl="0" w:tplc="21D0929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3D1505D2"/>
    <w:multiLevelType w:val="hybridMultilevel"/>
    <w:tmpl w:val="57248136"/>
    <w:lvl w:ilvl="0" w:tplc="D390C5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425C7D09"/>
    <w:multiLevelType w:val="hybridMultilevel"/>
    <w:tmpl w:val="78BEA5A4"/>
    <w:lvl w:ilvl="0" w:tplc="A8F68AC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4A2832E5"/>
    <w:multiLevelType w:val="hybridMultilevel"/>
    <w:tmpl w:val="8D880B28"/>
    <w:lvl w:ilvl="0" w:tplc="9342D22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B484439"/>
    <w:multiLevelType w:val="hybridMultilevel"/>
    <w:tmpl w:val="3BE8A9BC"/>
    <w:lvl w:ilvl="0" w:tplc="BC7677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B826CFD"/>
    <w:multiLevelType w:val="hybridMultilevel"/>
    <w:tmpl w:val="18C24F72"/>
    <w:lvl w:ilvl="0" w:tplc="FEAC9308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500A4C5D"/>
    <w:multiLevelType w:val="hybridMultilevel"/>
    <w:tmpl w:val="2E108D88"/>
    <w:lvl w:ilvl="0" w:tplc="2F5EAE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2165579"/>
    <w:multiLevelType w:val="hybridMultilevel"/>
    <w:tmpl w:val="9BF47E86"/>
    <w:lvl w:ilvl="0" w:tplc="48F65C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182916"/>
    <w:multiLevelType w:val="hybridMultilevel"/>
    <w:tmpl w:val="56B00A7C"/>
    <w:lvl w:ilvl="0" w:tplc="7CEE21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593A4D58"/>
    <w:multiLevelType w:val="hybridMultilevel"/>
    <w:tmpl w:val="C95C634A"/>
    <w:lvl w:ilvl="0" w:tplc="6FFEE8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5DA97726"/>
    <w:multiLevelType w:val="hybridMultilevel"/>
    <w:tmpl w:val="353A731C"/>
    <w:lvl w:ilvl="0" w:tplc="6786009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4097AE1"/>
    <w:multiLevelType w:val="hybridMultilevel"/>
    <w:tmpl w:val="423412FA"/>
    <w:lvl w:ilvl="0" w:tplc="732E2A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EFE4482"/>
    <w:multiLevelType w:val="hybridMultilevel"/>
    <w:tmpl w:val="164244F0"/>
    <w:lvl w:ilvl="0" w:tplc="0DBC64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9C98D942">
      <w:start w:val="3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/>
        <w:sz w:val="21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0747020"/>
    <w:multiLevelType w:val="hybridMultilevel"/>
    <w:tmpl w:val="F0F47C32"/>
    <w:lvl w:ilvl="0" w:tplc="21AC0A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7D60DAC"/>
    <w:multiLevelType w:val="hybridMultilevel"/>
    <w:tmpl w:val="90AEF520"/>
    <w:lvl w:ilvl="0" w:tplc="614627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EB243C2"/>
    <w:multiLevelType w:val="hybridMultilevel"/>
    <w:tmpl w:val="EFE24850"/>
    <w:lvl w:ilvl="0" w:tplc="F88A8B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1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FA9"/>
    <w:rsid w:val="000452AA"/>
    <w:rsid w:val="00046B17"/>
    <w:rsid w:val="000A7098"/>
    <w:rsid w:val="000B087A"/>
    <w:rsid w:val="001044AE"/>
    <w:rsid w:val="002A3FA9"/>
    <w:rsid w:val="003106A8"/>
    <w:rsid w:val="00394568"/>
    <w:rsid w:val="003B61B2"/>
    <w:rsid w:val="003E16B5"/>
    <w:rsid w:val="003F7BC1"/>
    <w:rsid w:val="00414A32"/>
    <w:rsid w:val="0050305C"/>
    <w:rsid w:val="005311CB"/>
    <w:rsid w:val="00587099"/>
    <w:rsid w:val="00593F67"/>
    <w:rsid w:val="005D553F"/>
    <w:rsid w:val="005D5AB1"/>
    <w:rsid w:val="00683351"/>
    <w:rsid w:val="006B54F1"/>
    <w:rsid w:val="00704D62"/>
    <w:rsid w:val="0074482B"/>
    <w:rsid w:val="00800143"/>
    <w:rsid w:val="00900EBC"/>
    <w:rsid w:val="009D73FB"/>
    <w:rsid w:val="00A1043F"/>
    <w:rsid w:val="00A15853"/>
    <w:rsid w:val="00AC1D35"/>
    <w:rsid w:val="00AC3BA4"/>
    <w:rsid w:val="00B64CF6"/>
    <w:rsid w:val="00C03358"/>
    <w:rsid w:val="00C36111"/>
    <w:rsid w:val="00C578F4"/>
    <w:rsid w:val="00CA5D2A"/>
    <w:rsid w:val="00D267A0"/>
    <w:rsid w:val="00DE0C81"/>
    <w:rsid w:val="00E2714C"/>
    <w:rsid w:val="00F90538"/>
    <w:rsid w:val="00F90F4B"/>
    <w:rsid w:val="00FC6839"/>
    <w:rsid w:val="00FD7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FA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F7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7BC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F7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7B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30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10</Pages>
  <Words>620</Words>
  <Characters>3534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Kai-Home</dc:creator>
  <cp:keywords/>
  <dc:description/>
  <cp:lastModifiedBy>User</cp:lastModifiedBy>
  <cp:revision>16</cp:revision>
  <dcterms:created xsi:type="dcterms:W3CDTF">2012-02-14T04:59:00Z</dcterms:created>
  <dcterms:modified xsi:type="dcterms:W3CDTF">2015-09-07T06:47:00Z</dcterms:modified>
</cp:coreProperties>
</file>