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9E" w:rsidRDefault="00A6339E" w:rsidP="00064992">
      <w:pPr>
        <w:widowControl/>
        <w:jc w:val="left"/>
      </w:pPr>
    </w:p>
    <w:p w:rsidR="00A6339E" w:rsidRDefault="00A6339E" w:rsidP="00064992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2016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一学期</w:t>
      </w:r>
    </w:p>
    <w:p w:rsidR="00A6339E" w:rsidRDefault="00A6339E" w:rsidP="00064992">
      <w:pPr>
        <w:widowControl/>
        <w:jc w:val="left"/>
      </w:pPr>
    </w:p>
    <w:p w:rsidR="00A6339E" w:rsidRDefault="00A6339E" w:rsidP="00064992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A6339E" w:rsidRDefault="00A6339E" w:rsidP="00064992">
      <w:pPr>
        <w:jc w:val="center"/>
        <w:rPr>
          <w:b/>
          <w:sz w:val="84"/>
        </w:rPr>
      </w:pPr>
    </w:p>
    <w:p w:rsidR="00A6339E" w:rsidRDefault="00A6339E" w:rsidP="00064992">
      <w:pPr>
        <w:jc w:val="center"/>
        <w:rPr>
          <w:b/>
          <w:sz w:val="84"/>
        </w:rPr>
      </w:pPr>
    </w:p>
    <w:p w:rsidR="00A6339E" w:rsidRDefault="00A6339E" w:rsidP="000F0A03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体育（篮球</w:t>
      </w:r>
      <w:r w:rsidRPr="00394568">
        <w:rPr>
          <w:rFonts w:hint="eastAsia"/>
          <w:bCs/>
          <w:sz w:val="28"/>
          <w:u w:val="single"/>
        </w:rPr>
        <w:t>）＿＿＿＿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 w:rsidRPr="00394568">
        <w:rPr>
          <w:bCs/>
          <w:sz w:val="28"/>
          <w:u w:val="single"/>
        </w:rPr>
        <w:t xml:space="preserve"> </w:t>
      </w:r>
      <w:r w:rsidRPr="00394568">
        <w:rPr>
          <w:rFonts w:hint="eastAsia"/>
          <w:bCs/>
          <w:sz w:val="28"/>
          <w:u w:val="single"/>
        </w:rPr>
        <w:t>必修</w:t>
      </w:r>
    </w:p>
    <w:p w:rsidR="00A6339E" w:rsidRDefault="00A6339E" w:rsidP="0006499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AC3BA4">
        <w:rPr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讲课＿＿实验＿＿其它＿＿＿＿＿＿</w:t>
      </w:r>
    </w:p>
    <w:p w:rsidR="00A6339E" w:rsidRDefault="00A6339E" w:rsidP="0006499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</w:t>
      </w:r>
      <w:r w:rsidRPr="00394568">
        <w:rPr>
          <w:rFonts w:hint="eastAsia"/>
          <w:bCs/>
          <w:sz w:val="28"/>
          <w:u w:val="single"/>
        </w:rPr>
        <w:t>大二学生＿</w:t>
      </w:r>
      <w:r>
        <w:rPr>
          <w:rFonts w:hint="eastAsia"/>
          <w:bCs/>
          <w:sz w:val="28"/>
        </w:rPr>
        <w:t>学生人数＿＿＿＿＿＿＿</w:t>
      </w:r>
    </w:p>
    <w:p w:rsidR="00A6339E" w:rsidRDefault="00A6339E" w:rsidP="0006499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>
        <w:rPr>
          <w:rFonts w:hint="eastAsia"/>
          <w:bCs/>
          <w:sz w:val="28"/>
          <w:u w:val="single"/>
        </w:rPr>
        <w:t>张雷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讲师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A6339E" w:rsidRDefault="00A6339E" w:rsidP="0006499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)_______</w:t>
      </w:r>
      <w:r w:rsidRPr="00394568">
        <w:rPr>
          <w:rFonts w:hint="eastAsia"/>
          <w:bCs/>
          <w:sz w:val="28"/>
          <w:u w:val="single"/>
        </w:rPr>
        <w:t>体育教学部</w:t>
      </w:r>
      <w:r>
        <w:rPr>
          <w:bCs/>
          <w:sz w:val="28"/>
        </w:rPr>
        <w:t>__</w:t>
      </w:r>
    </w:p>
    <w:p w:rsidR="00A6339E" w:rsidRDefault="00A6339E" w:rsidP="00064992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A6339E" w:rsidRDefault="00A6339E" w:rsidP="00064992">
      <w:pPr>
        <w:rPr>
          <w:sz w:val="28"/>
        </w:rPr>
      </w:pPr>
      <w:r>
        <w:rPr>
          <w:rFonts w:hint="eastAsia"/>
          <w:sz w:val="28"/>
        </w:rPr>
        <w:t xml:space="preserve">　　　教材名称：　《篮球》　　　　　　</w:t>
      </w:r>
      <w:r>
        <w:rPr>
          <w:sz w:val="28"/>
        </w:rPr>
        <w:t xml:space="preserve"> </w:t>
      </w:r>
      <w:r>
        <w:rPr>
          <w:rFonts w:hint="eastAsia"/>
          <w:sz w:val="28"/>
        </w:rPr>
        <w:t>作者：马振洪</w:t>
      </w:r>
    </w:p>
    <w:p w:rsidR="00A6339E" w:rsidRDefault="00A6339E" w:rsidP="00064992">
      <w:pPr>
        <w:rPr>
          <w:sz w:val="28"/>
        </w:rPr>
      </w:pPr>
      <w:r>
        <w:rPr>
          <w:rFonts w:hint="eastAsia"/>
          <w:sz w:val="28"/>
        </w:rPr>
        <w:t xml:space="preserve">　　　　出版单位：北京体育大学出版社</w:t>
      </w:r>
      <w:r>
        <w:rPr>
          <w:sz w:val="28"/>
        </w:rPr>
        <w:t xml:space="preserve"> </w:t>
      </w:r>
      <w:r>
        <w:rPr>
          <w:rFonts w:hint="eastAsia"/>
          <w:sz w:val="28"/>
        </w:rPr>
        <w:t>出版时间：</w:t>
      </w:r>
      <w:r>
        <w:rPr>
          <w:sz w:val="28"/>
        </w:rPr>
        <w:t>1998</w:t>
      </w:r>
    </w:p>
    <w:p w:rsidR="00A6339E" w:rsidRPr="00076A1D" w:rsidRDefault="00A6339E" w:rsidP="00064992">
      <w:pPr>
        <w:rPr>
          <w:sz w:val="28"/>
        </w:rPr>
      </w:pPr>
    </w:p>
    <w:p w:rsidR="00A6339E" w:rsidRDefault="00A6339E" w:rsidP="00064992">
      <w:pPr>
        <w:jc w:val="center"/>
        <w:rPr>
          <w:sz w:val="28"/>
        </w:rPr>
      </w:pPr>
    </w:p>
    <w:p w:rsidR="00A6339E" w:rsidRDefault="00A6339E" w:rsidP="00064992">
      <w:pPr>
        <w:rPr>
          <w:sz w:val="28"/>
        </w:rPr>
      </w:pPr>
    </w:p>
    <w:p w:rsidR="00A6339E" w:rsidRDefault="00A6339E" w:rsidP="00064992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6339E" w:rsidRDefault="00A6339E" w:rsidP="00064992">
      <w:pPr>
        <w:rPr>
          <w:rFonts w:ascii="黑体" w:eastAsia="黑体"/>
          <w:sz w:val="24"/>
          <w:szCs w:val="24"/>
        </w:rPr>
      </w:pPr>
    </w:p>
    <w:p w:rsidR="00A6339E" w:rsidRDefault="00A6339E" w:rsidP="00064992">
      <w:pPr>
        <w:rPr>
          <w:rFonts w:ascii="黑体" w:eastAsia="黑体"/>
          <w:sz w:val="24"/>
          <w:szCs w:val="24"/>
        </w:rPr>
      </w:pPr>
    </w:p>
    <w:p w:rsidR="00A6339E" w:rsidRDefault="00A6339E" w:rsidP="00064992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写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A6339E" w:rsidRPr="001044AE" w:rsidRDefault="00A6339E" w:rsidP="00064992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A6339E" w:rsidRDefault="00A6339E" w:rsidP="000F0A03">
      <w:pPr>
        <w:spacing w:line="300" w:lineRule="auto"/>
        <w:ind w:left="31680" w:hangingChars="150" w:firstLine="31680"/>
      </w:pPr>
      <w:r w:rsidRPr="001044AE">
        <w:rPr>
          <w:rFonts w:ascii="黑体" w:eastAsia="黑体"/>
          <w:sz w:val="24"/>
          <w:szCs w:val="24"/>
        </w:rPr>
        <w:t>2</w:t>
      </w:r>
      <w:r w:rsidRPr="001044AE"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6339E" w:rsidRDefault="00A6339E" w:rsidP="000F0A03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6339E" w:rsidRDefault="00A6339E" w:rsidP="000F0A03">
      <w:pPr>
        <w:ind w:left="31680" w:hangingChars="150" w:firstLine="31680"/>
        <w:sectPr w:rsidR="00A6339E" w:rsidSect="00D134B9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A6339E" w:rsidTr="004E7BAA">
        <w:trPr>
          <w:cantSplit/>
          <w:jc w:val="center"/>
        </w:trPr>
        <w:tc>
          <w:tcPr>
            <w:tcW w:w="1175" w:type="dxa"/>
            <w:gridSpan w:val="2"/>
          </w:tcPr>
          <w:p w:rsidR="00A6339E" w:rsidRDefault="00A6339E" w:rsidP="004E7BAA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A6339E" w:rsidRDefault="00A6339E" w:rsidP="004E7BAA">
            <w:pPr>
              <w:jc w:val="center"/>
            </w:pPr>
          </w:p>
          <w:p w:rsidR="00A6339E" w:rsidRDefault="00A6339E" w:rsidP="004E7BAA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A6339E" w:rsidRDefault="00A6339E" w:rsidP="004E7BAA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A6339E" w:rsidRDefault="00A6339E" w:rsidP="004E7BAA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A6339E" w:rsidRDefault="00A6339E" w:rsidP="004E7BAA">
            <w:pPr>
              <w:jc w:val="center"/>
            </w:pPr>
          </w:p>
          <w:p w:rsidR="00A6339E" w:rsidRDefault="00A6339E" w:rsidP="004E7B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6339E" w:rsidTr="004E7BAA">
        <w:trPr>
          <w:cantSplit/>
          <w:jc w:val="center"/>
        </w:trPr>
        <w:tc>
          <w:tcPr>
            <w:tcW w:w="468" w:type="dxa"/>
          </w:tcPr>
          <w:p w:rsidR="00A6339E" w:rsidRDefault="00A6339E" w:rsidP="004E7BAA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>
            <w:r>
              <w:rPr>
                <w:rFonts w:hint="eastAsia"/>
              </w:rPr>
              <w:t>星期</w:t>
            </w:r>
            <w:r>
              <w:t xml:space="preserve"> </w:t>
            </w:r>
          </w:p>
          <w:p w:rsidR="00A6339E" w:rsidRDefault="00A6339E" w:rsidP="00A6339E">
            <w:pPr>
              <w:ind w:left="31680" w:hangingChars="200" w:firstLine="31680"/>
            </w:pPr>
            <w: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A6339E" w:rsidRDefault="00A6339E" w:rsidP="004E7BAA"/>
        </w:tc>
        <w:tc>
          <w:tcPr>
            <w:tcW w:w="540" w:type="dxa"/>
            <w:vMerge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A6339E" w:rsidRDefault="00A6339E" w:rsidP="004E7BAA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A6339E" w:rsidRDefault="00A6339E" w:rsidP="004E7BAA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A6339E" w:rsidRDefault="00A6339E" w:rsidP="004E7BAA"/>
        </w:tc>
      </w:tr>
      <w:tr w:rsidR="00A6339E" w:rsidTr="004E7BAA">
        <w:trPr>
          <w:trHeight w:val="1478"/>
          <w:jc w:val="center"/>
        </w:trPr>
        <w:tc>
          <w:tcPr>
            <w:tcW w:w="468" w:type="dxa"/>
          </w:tcPr>
          <w:p w:rsidR="00A6339E" w:rsidRDefault="00A6339E" w:rsidP="004E7BAA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、讲解课堂常规，加强组织纪律性；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恢复体力的练习；持球全场自由活动。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478"/>
          <w:jc w:val="center"/>
        </w:trPr>
        <w:tc>
          <w:tcPr>
            <w:tcW w:w="468" w:type="dxa"/>
          </w:tcPr>
          <w:p w:rsidR="00A6339E" w:rsidRDefault="00A6339E" w:rsidP="004E7BAA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恢复体力的练习；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、初步学习篮球的基本姿势、运球和双手胸前传接球。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478"/>
          <w:jc w:val="center"/>
        </w:trPr>
        <w:tc>
          <w:tcPr>
            <w:tcW w:w="468" w:type="dxa"/>
          </w:tcPr>
          <w:p w:rsidR="00A6339E" w:rsidRDefault="00A6339E" w:rsidP="004E7BAA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、学习原地单手肩上投篮；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、复习运球及双手胸前传接球。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478"/>
          <w:jc w:val="center"/>
        </w:trPr>
        <w:tc>
          <w:tcPr>
            <w:tcW w:w="468" w:type="dxa"/>
          </w:tcPr>
          <w:p w:rsidR="00A6339E" w:rsidRDefault="00A6339E" w:rsidP="004E7BAA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、学习急停和转身技术动作；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、复习运球和原地单手肩上投篮；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478"/>
          <w:jc w:val="center"/>
        </w:trPr>
        <w:tc>
          <w:tcPr>
            <w:tcW w:w="468" w:type="dxa"/>
          </w:tcPr>
          <w:p w:rsidR="00A6339E" w:rsidRDefault="00A6339E" w:rsidP="004E7BAA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、学习行进间高手投篮；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、复习原地单手肩上投篮和急停转身；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84"/>
          <w:jc w:val="center"/>
        </w:trPr>
        <w:tc>
          <w:tcPr>
            <w:tcW w:w="468" w:type="dxa"/>
          </w:tcPr>
          <w:p w:rsidR="00A6339E" w:rsidRDefault="00A6339E" w:rsidP="004E7BAA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、学习滑步技术动作；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、复习行进间高手投篮；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rFonts w:hint="eastAsia"/>
                <w:sz w:val="24"/>
                <w:szCs w:val="24"/>
              </w:rPr>
              <w:t>身体素质测试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、学习行进间低手上篮；</w:t>
            </w:r>
          </w:p>
          <w:p w:rsidR="00A6339E" w:rsidRPr="00D134B9" w:rsidRDefault="00A6339E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478"/>
          <w:jc w:val="center"/>
        </w:trPr>
        <w:tc>
          <w:tcPr>
            <w:tcW w:w="468" w:type="dxa"/>
          </w:tcPr>
          <w:p w:rsidR="00A6339E" w:rsidRDefault="00A6339E" w:rsidP="004E7BAA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、学习抢篮板球技术；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、复习行进间低手上篮；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、学习单手肩上传接球和反弹传接球技术；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、复习抢篮板球技术和行进间低手上篮；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、学习传切配合；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、复习单手肩上传接球和反弹传接球技术；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、学习掩护配合；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、复习传切配合；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rFonts w:ascii="宋体" w:hAnsi="宋体"/>
                <w:sz w:val="24"/>
                <w:szCs w:val="24"/>
              </w:rPr>
              <w:t>1</w:t>
            </w:r>
            <w:r w:rsidRPr="00D134B9">
              <w:rPr>
                <w:rFonts w:ascii="宋体" w:hAnsi="宋体" w:hint="eastAsia"/>
                <w:sz w:val="24"/>
                <w:szCs w:val="24"/>
              </w:rPr>
              <w:t>、复习原地</w:t>
            </w:r>
            <w:r w:rsidRPr="00D134B9">
              <w:rPr>
                <w:rFonts w:hint="eastAsia"/>
                <w:sz w:val="24"/>
                <w:szCs w:val="24"/>
              </w:rPr>
              <w:t>单手肩上投篮和行进间投篮；</w:t>
            </w:r>
          </w:p>
          <w:p w:rsidR="00A6339E" w:rsidRPr="00D134B9" w:rsidRDefault="00A6339E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、教学比赛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</w:p>
          <w:p w:rsidR="00A6339E" w:rsidRPr="00D134B9" w:rsidRDefault="00A6339E" w:rsidP="001A361E">
            <w:pPr>
              <w:rPr>
                <w:sz w:val="24"/>
                <w:szCs w:val="24"/>
              </w:rPr>
            </w:pPr>
            <w:r w:rsidRPr="00D134B9">
              <w:rPr>
                <w:rFonts w:hint="eastAsia"/>
                <w:sz w:val="24"/>
                <w:szCs w:val="24"/>
              </w:rPr>
              <w:t>考核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1A3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理论课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  <w:tr w:rsidR="00A6339E" w:rsidTr="004E7BAA">
        <w:trPr>
          <w:trHeight w:val="1303"/>
          <w:jc w:val="center"/>
        </w:trPr>
        <w:tc>
          <w:tcPr>
            <w:tcW w:w="468" w:type="dxa"/>
          </w:tcPr>
          <w:p w:rsidR="00A6339E" w:rsidRDefault="00A6339E" w:rsidP="004E7BAA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6339E" w:rsidRDefault="00A6339E" w:rsidP="004E7BAA"/>
        </w:tc>
        <w:tc>
          <w:tcPr>
            <w:tcW w:w="5233" w:type="dxa"/>
            <w:vAlign w:val="center"/>
          </w:tcPr>
          <w:p w:rsidR="00A6339E" w:rsidRPr="00D134B9" w:rsidRDefault="00A6339E" w:rsidP="004E7B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理论课</w:t>
            </w:r>
          </w:p>
        </w:tc>
        <w:tc>
          <w:tcPr>
            <w:tcW w:w="540" w:type="dxa"/>
          </w:tcPr>
          <w:p w:rsidR="00A6339E" w:rsidRDefault="00A6339E" w:rsidP="004E7BAA"/>
        </w:tc>
        <w:tc>
          <w:tcPr>
            <w:tcW w:w="540" w:type="dxa"/>
          </w:tcPr>
          <w:p w:rsidR="00A6339E" w:rsidRDefault="00A6339E" w:rsidP="004E7BAA"/>
        </w:tc>
        <w:tc>
          <w:tcPr>
            <w:tcW w:w="566" w:type="dxa"/>
          </w:tcPr>
          <w:p w:rsidR="00A6339E" w:rsidRDefault="00A6339E" w:rsidP="004E7BAA"/>
        </w:tc>
        <w:tc>
          <w:tcPr>
            <w:tcW w:w="514" w:type="dxa"/>
          </w:tcPr>
          <w:p w:rsidR="00A6339E" w:rsidRDefault="00A6339E" w:rsidP="004E7BAA"/>
        </w:tc>
        <w:tc>
          <w:tcPr>
            <w:tcW w:w="900" w:type="dxa"/>
          </w:tcPr>
          <w:p w:rsidR="00A6339E" w:rsidRDefault="00A6339E" w:rsidP="004E7BAA"/>
        </w:tc>
      </w:tr>
    </w:tbl>
    <w:p w:rsidR="00A6339E" w:rsidRDefault="00A6339E" w:rsidP="00064992"/>
    <w:p w:rsidR="00A6339E" w:rsidRDefault="00A6339E" w:rsidP="00064992"/>
    <w:p w:rsidR="00A6339E" w:rsidRDefault="00A6339E" w:rsidP="00064992"/>
    <w:p w:rsidR="00A6339E" w:rsidRDefault="00A6339E" w:rsidP="00064992">
      <w:pPr>
        <w:widowControl/>
        <w:jc w:val="left"/>
      </w:pPr>
    </w:p>
    <w:p w:rsidR="00A6339E" w:rsidRDefault="00A6339E"/>
    <w:p w:rsidR="00A6339E" w:rsidRDefault="00A6339E"/>
    <w:p w:rsidR="00A6339E" w:rsidRDefault="00A6339E"/>
    <w:p w:rsidR="00A6339E" w:rsidRDefault="00A6339E"/>
    <w:p w:rsidR="00A6339E" w:rsidRDefault="00A6339E"/>
    <w:p w:rsidR="00A6339E" w:rsidRDefault="00A6339E"/>
    <w:p w:rsidR="00A6339E" w:rsidRDefault="00A6339E"/>
    <w:p w:rsidR="00A6339E" w:rsidRDefault="00A6339E" w:rsidP="00CA38E8">
      <w:pPr>
        <w:jc w:val="center"/>
        <w:rPr>
          <w:rFonts w:ascii="宋体"/>
          <w:b/>
          <w:sz w:val="28"/>
        </w:rPr>
      </w:pPr>
    </w:p>
    <w:p w:rsidR="00A6339E" w:rsidRDefault="00A6339E" w:rsidP="00CA38E8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2016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第一学期</w:t>
      </w:r>
    </w:p>
    <w:p w:rsidR="00A6339E" w:rsidRDefault="00A6339E" w:rsidP="00CA38E8">
      <w:pPr>
        <w:jc w:val="center"/>
        <w:rPr>
          <w:b/>
        </w:rPr>
      </w:pPr>
    </w:p>
    <w:p w:rsidR="00A6339E" w:rsidRDefault="00A6339E" w:rsidP="00CA38E8">
      <w:pPr>
        <w:jc w:val="center"/>
        <w:rPr>
          <w:b/>
        </w:rPr>
      </w:pPr>
    </w:p>
    <w:p w:rsidR="00A6339E" w:rsidRDefault="00A6339E" w:rsidP="00CA38E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A6339E" w:rsidRDefault="00A6339E" w:rsidP="00CA38E8">
      <w:pPr>
        <w:jc w:val="center"/>
        <w:rPr>
          <w:b/>
          <w:sz w:val="84"/>
        </w:rPr>
      </w:pPr>
    </w:p>
    <w:p w:rsidR="00A6339E" w:rsidRDefault="00A6339E" w:rsidP="00CA38E8">
      <w:pPr>
        <w:jc w:val="center"/>
        <w:rPr>
          <w:b/>
          <w:sz w:val="84"/>
        </w:rPr>
      </w:pPr>
    </w:p>
    <w:p w:rsidR="00A6339E" w:rsidRDefault="00A6339E" w:rsidP="000F0A03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身体素质</w:t>
      </w:r>
      <w:r>
        <w:rPr>
          <w:bCs/>
          <w:sz w:val="28"/>
          <w:u w:val="single"/>
        </w:rPr>
        <w:t xml:space="preserve">     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必修</w:t>
      </w:r>
      <w:r>
        <w:rPr>
          <w:bCs/>
          <w:sz w:val="28"/>
          <w:u w:val="single"/>
        </w:rPr>
        <w:t xml:space="preserve">       </w:t>
      </w:r>
    </w:p>
    <w:p w:rsidR="00A6339E" w:rsidRDefault="00A6339E" w:rsidP="000F0A03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讲课＿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＿实验其它</w:t>
      </w:r>
    </w:p>
    <w:p w:rsidR="00A6339E" w:rsidRDefault="00A6339E" w:rsidP="000F0A03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本科一年级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bCs/>
          <w:sz w:val="28"/>
        </w:rPr>
        <w:t xml:space="preserve"> </w:t>
      </w:r>
      <w:r w:rsidRPr="004F124A">
        <w:rPr>
          <w:rFonts w:hint="eastAsia"/>
          <w:bCs/>
          <w:sz w:val="28"/>
          <w:szCs w:val="28"/>
          <w:u w:val="single"/>
        </w:rPr>
        <w:t>＿</w:t>
      </w:r>
      <w:r w:rsidRPr="004F124A">
        <w:rPr>
          <w:bCs/>
          <w:sz w:val="28"/>
          <w:szCs w:val="28"/>
          <w:u w:val="single"/>
        </w:rPr>
        <w:t xml:space="preserve">    </w:t>
      </w:r>
      <w:r w:rsidRPr="004F124A">
        <w:rPr>
          <w:rFonts w:hint="eastAsia"/>
          <w:bCs/>
          <w:sz w:val="28"/>
          <w:szCs w:val="28"/>
          <w:u w:val="single"/>
        </w:rPr>
        <w:t>＿</w:t>
      </w:r>
    </w:p>
    <w:p w:rsidR="00A6339E" w:rsidRDefault="00A6339E" w:rsidP="000F0A03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张雷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职称＿讲师</w:t>
      </w:r>
      <w:r>
        <w:rPr>
          <w:bCs/>
          <w:sz w:val="28"/>
          <w:u w:val="single"/>
        </w:rPr>
        <w:t xml:space="preserve">    </w:t>
      </w:r>
    </w:p>
    <w:p w:rsidR="00A6339E" w:rsidRDefault="00A6339E" w:rsidP="000F0A03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 ___</w:t>
      </w:r>
      <w:r>
        <w:rPr>
          <w:rFonts w:hint="eastAsia"/>
          <w:bCs/>
          <w:sz w:val="28"/>
        </w:rPr>
        <w:t>体育教学部</w:t>
      </w:r>
      <w:r>
        <w:rPr>
          <w:bCs/>
          <w:sz w:val="28"/>
        </w:rPr>
        <w:t>____</w:t>
      </w:r>
    </w:p>
    <w:p w:rsidR="00A6339E" w:rsidRDefault="00A6339E" w:rsidP="00CA38E8">
      <w:pPr>
        <w:spacing w:line="480" w:lineRule="auto"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A6339E" w:rsidRDefault="00A6339E" w:rsidP="00CA38E8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sz w:val="28"/>
        </w:rPr>
        <w:t xml:space="preserve">        </w:t>
      </w:r>
      <w:r>
        <w:rPr>
          <w:rFonts w:hint="eastAsia"/>
          <w:sz w:val="28"/>
        </w:rPr>
        <w:t xml:space="preserve">作者：　　　</w:t>
      </w:r>
    </w:p>
    <w:p w:rsidR="00A6339E" w:rsidRDefault="00A6339E" w:rsidP="000F0A03">
      <w:pPr>
        <w:ind w:firstLineChars="400" w:firstLine="3168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出版时间：</w:t>
      </w:r>
    </w:p>
    <w:p w:rsidR="00A6339E" w:rsidRDefault="00A6339E" w:rsidP="00CA38E8">
      <w:pPr>
        <w:jc w:val="center"/>
        <w:rPr>
          <w:sz w:val="28"/>
        </w:rPr>
      </w:pPr>
    </w:p>
    <w:p w:rsidR="00A6339E" w:rsidRDefault="00A6339E" w:rsidP="00CA38E8">
      <w:pPr>
        <w:jc w:val="center"/>
        <w:rPr>
          <w:sz w:val="28"/>
        </w:rPr>
      </w:pPr>
    </w:p>
    <w:p w:rsidR="00A6339E" w:rsidRDefault="00A6339E" w:rsidP="00CA38E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6339E" w:rsidRDefault="00A6339E" w:rsidP="00CA38E8">
      <w:pPr>
        <w:rPr>
          <w:rFonts w:ascii="黑体" w:eastAsia="黑体"/>
          <w:sz w:val="24"/>
          <w:szCs w:val="24"/>
        </w:rPr>
      </w:pPr>
    </w:p>
    <w:p w:rsidR="00A6339E" w:rsidRDefault="00A6339E" w:rsidP="00CA38E8">
      <w:pPr>
        <w:rPr>
          <w:rFonts w:ascii="黑体" w:eastAsia="黑体"/>
          <w:sz w:val="24"/>
          <w:szCs w:val="24"/>
        </w:rPr>
      </w:pPr>
    </w:p>
    <w:p w:rsidR="00A6339E" w:rsidRDefault="00A6339E" w:rsidP="00CA38E8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A6339E" w:rsidRDefault="00A6339E" w:rsidP="000F0A03">
      <w:pPr>
        <w:ind w:left="31680" w:hangingChars="150" w:firstLine="3168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/>
            <w:szCs w:val="21"/>
          </w:rPr>
          <w:t>5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，一天共分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/>
            <w:szCs w:val="21"/>
          </w:rPr>
          <w:t>6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，周一第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节，在节次栏中填写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。</w:t>
      </w:r>
    </w:p>
    <w:p w:rsidR="00A6339E" w:rsidRDefault="00A6339E" w:rsidP="000F0A03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6339E" w:rsidRDefault="00A6339E" w:rsidP="000F0A03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6339E" w:rsidRDefault="00A6339E" w:rsidP="000F0A03">
      <w:pPr>
        <w:ind w:left="31680" w:hangingChars="150" w:firstLine="3168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A6339E" w:rsidRDefault="00A6339E" w:rsidP="00CA38E8">
      <w:pPr>
        <w:widowControl/>
        <w:jc w:val="left"/>
        <w:sectPr w:rsidR="00A6339E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6339E" w:rsidTr="00771244">
        <w:trPr>
          <w:cantSplit/>
        </w:trPr>
        <w:tc>
          <w:tcPr>
            <w:tcW w:w="1434" w:type="dxa"/>
            <w:gridSpan w:val="3"/>
          </w:tcPr>
          <w:p w:rsidR="00A6339E" w:rsidRDefault="00A6339E" w:rsidP="00771244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</w:tcPr>
          <w:p w:rsidR="00A6339E" w:rsidRDefault="00A6339E" w:rsidP="00771244">
            <w:pPr>
              <w:jc w:val="center"/>
              <w:rPr>
                <w:sz w:val="30"/>
              </w:rPr>
            </w:pPr>
          </w:p>
          <w:p w:rsidR="00A6339E" w:rsidRDefault="00A6339E" w:rsidP="0077124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A6339E" w:rsidRDefault="00A6339E" w:rsidP="0077124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6339E" w:rsidRDefault="00A6339E" w:rsidP="0077124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A6339E" w:rsidRDefault="00A6339E" w:rsidP="0077124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6339E" w:rsidRDefault="00A6339E" w:rsidP="00771244">
            <w:pPr>
              <w:jc w:val="center"/>
            </w:pPr>
          </w:p>
        </w:tc>
        <w:tc>
          <w:tcPr>
            <w:tcW w:w="915" w:type="dxa"/>
            <w:vMerge w:val="restart"/>
          </w:tcPr>
          <w:p w:rsidR="00A6339E" w:rsidRDefault="00A6339E" w:rsidP="00771244"/>
          <w:p w:rsidR="00A6339E" w:rsidRDefault="00A6339E" w:rsidP="00771244"/>
          <w:p w:rsidR="00A6339E" w:rsidRDefault="00A6339E" w:rsidP="0077124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6339E" w:rsidTr="00771244">
        <w:trPr>
          <w:cantSplit/>
          <w:trHeight w:val="501"/>
        </w:trPr>
        <w:tc>
          <w:tcPr>
            <w:tcW w:w="531" w:type="dxa"/>
          </w:tcPr>
          <w:p w:rsidR="00A6339E" w:rsidRDefault="00A6339E" w:rsidP="0077124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A6339E" w:rsidRDefault="00A6339E" w:rsidP="00771244">
            <w:pPr>
              <w:spacing w:line="240" w:lineRule="atLeast"/>
            </w:pPr>
          </w:p>
        </w:tc>
        <w:tc>
          <w:tcPr>
            <w:tcW w:w="0" w:type="auto"/>
            <w:vMerge/>
            <w:vAlign w:val="center"/>
          </w:tcPr>
          <w:p w:rsidR="00A6339E" w:rsidRDefault="00A6339E" w:rsidP="00771244">
            <w:pPr>
              <w:widowControl/>
              <w:jc w:val="left"/>
            </w:pPr>
          </w:p>
        </w:tc>
        <w:tc>
          <w:tcPr>
            <w:tcW w:w="0" w:type="auto"/>
            <w:vMerge/>
            <w:vAlign w:val="center"/>
          </w:tcPr>
          <w:p w:rsidR="00A6339E" w:rsidRDefault="00A6339E" w:rsidP="0077124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A6339E" w:rsidRDefault="00A6339E" w:rsidP="00771244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A6339E" w:rsidRDefault="00A6339E" w:rsidP="00771244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A6339E" w:rsidRDefault="00A6339E" w:rsidP="00771244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A6339E" w:rsidRDefault="00A6339E" w:rsidP="00771244">
            <w:pPr>
              <w:widowControl/>
              <w:jc w:val="left"/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、简介短跑发展概况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、学习摆臂技术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、学习跑的专门性练习：小步跑、高抬腿跑、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、学习途中跑技术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6339E" w:rsidRDefault="00A6339E" w:rsidP="00771244">
            <w:pPr>
              <w:numPr>
                <w:ilvl w:val="0"/>
                <w:numId w:val="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介绍实心球的锻炼方法</w:t>
            </w:r>
          </w:p>
          <w:p w:rsidR="00A6339E" w:rsidRDefault="00A6339E" w:rsidP="00771244">
            <w:pPr>
              <w:numPr>
                <w:ilvl w:val="0"/>
                <w:numId w:val="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学习实心球正面下手抛球技术</w:t>
            </w:r>
          </w:p>
          <w:p w:rsidR="00A6339E" w:rsidRDefault="00A6339E" w:rsidP="0077124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6339E" w:rsidRDefault="00A6339E" w:rsidP="00771244">
            <w:pPr>
              <w:numPr>
                <w:ilvl w:val="0"/>
                <w:numId w:val="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小步跑、高抬腿跑、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、学习跑的专门性练习：后蹬跑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、复习途中跑技术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、学习蹲距式起跑与起跑后的加速跑技术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6339E" w:rsidRDefault="00A6339E" w:rsidP="00771244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复习实心球正面下手投球技术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:rsidR="00A6339E" w:rsidRDefault="00A6339E" w:rsidP="00771244">
            <w:pPr>
              <w:numPr>
                <w:ilvl w:val="0"/>
                <w:numId w:val="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学习实心球正面上手投球技术</w:t>
            </w:r>
          </w:p>
          <w:p w:rsidR="00A6339E" w:rsidRDefault="00A6339E" w:rsidP="0077124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6339E" w:rsidRDefault="00A6339E" w:rsidP="00771244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小步跑、高抬腿跑、后蹬跑</w:t>
            </w:r>
          </w:p>
          <w:p w:rsidR="00A6339E" w:rsidRDefault="00A6339E" w:rsidP="00771244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学习跑的专门性练习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车轮跑</w:t>
            </w:r>
          </w:p>
          <w:p w:rsidR="00A6339E" w:rsidRDefault="00A6339E" w:rsidP="00771244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复习起跑、途中跑技术</w:t>
            </w:r>
          </w:p>
          <w:p w:rsidR="00A6339E" w:rsidRDefault="00A6339E" w:rsidP="00771244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学习终点跑技术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6339E" w:rsidRDefault="00A6339E" w:rsidP="00771244">
            <w:pPr>
              <w:numPr>
                <w:ilvl w:val="0"/>
                <w:numId w:val="5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复习实心球正面上手、下手投球技术</w:t>
            </w:r>
          </w:p>
          <w:p w:rsidR="00A6339E" w:rsidRDefault="00A6339E" w:rsidP="00771244">
            <w:pPr>
              <w:numPr>
                <w:ilvl w:val="0"/>
                <w:numId w:val="5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学习实心球背向抛球技术</w:t>
            </w:r>
          </w:p>
          <w:p w:rsidR="00A6339E" w:rsidRDefault="00A6339E" w:rsidP="0077124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6339E" w:rsidRDefault="00A6339E" w:rsidP="00771244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A6339E" w:rsidRDefault="00A6339E" w:rsidP="00771244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A6339E" w:rsidRDefault="00A6339E" w:rsidP="00771244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学习弯道跑及弯道起跑技术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6339E" w:rsidRDefault="00A6339E" w:rsidP="00771244">
            <w:pPr>
              <w:numPr>
                <w:ilvl w:val="0"/>
                <w:numId w:val="7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复习实心球正面上手投球技术</w:t>
            </w:r>
          </w:p>
          <w:p w:rsidR="00A6339E" w:rsidRDefault="00A6339E" w:rsidP="00771244">
            <w:pPr>
              <w:numPr>
                <w:ilvl w:val="0"/>
                <w:numId w:val="7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复习实心球背向抛球技术</w:t>
            </w:r>
          </w:p>
          <w:p w:rsidR="00A6339E" w:rsidRDefault="00A6339E" w:rsidP="0077124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6339E" w:rsidRDefault="00A6339E" w:rsidP="00771244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A6339E" w:rsidRDefault="00A6339E" w:rsidP="00771244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A6339E" w:rsidRDefault="00A6339E" w:rsidP="00771244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</w:t>
            </w:r>
            <w:r>
              <w:rPr>
                <w:rFonts w:ascii="宋体" w:hAnsi="宋体"/>
                <w:szCs w:val="21"/>
              </w:rPr>
              <w:t>4*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米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00"/>
                  <w:attr w:name="UnitName" w:val="米"/>
                </w:smartTagPr>
                <w:r>
                  <w:rPr>
                    <w:rFonts w:ascii="宋体" w:hAnsi="宋体"/>
                    <w:szCs w:val="21"/>
                  </w:rPr>
                  <w:t>100</w:t>
                </w:r>
                <w:r>
                  <w:rPr>
                    <w:rFonts w:ascii="宋体" w:hAnsi="宋体" w:hint="eastAsia"/>
                    <w:szCs w:val="21"/>
                  </w:rPr>
                  <w:t>米</w:t>
                </w:r>
              </w:smartTag>
              <w:r>
                <w:rPr>
                  <w:rFonts w:ascii="宋体" w:hAnsi="宋体" w:hint="eastAsia"/>
                  <w:szCs w:val="21"/>
                </w:rPr>
                <w:t>跑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6339E" w:rsidRDefault="00A6339E" w:rsidP="00A6339E">
            <w:pPr>
              <w:spacing w:line="240" w:lineRule="atLeast"/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素质测验：</w:t>
            </w:r>
          </w:p>
          <w:p w:rsidR="00A6339E" w:rsidRDefault="00A6339E" w:rsidP="00A6339E">
            <w:pPr>
              <w:ind w:firstLineChars="4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1000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跑、引体向上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女生：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800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跑、一分钟仰卧起坐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6339E" w:rsidRDefault="00A6339E" w:rsidP="00771244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A6339E" w:rsidRDefault="00A6339E" w:rsidP="00771244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A6339E" w:rsidRDefault="00A6339E" w:rsidP="0077124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6339E" w:rsidRDefault="00A6339E" w:rsidP="00A6339E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  <w:p w:rsidR="00A6339E" w:rsidRDefault="00A6339E" w:rsidP="00A6339E">
            <w:pPr>
              <w:ind w:firstLineChars="20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短跑</w:t>
            </w:r>
          </w:p>
          <w:p w:rsidR="00A6339E" w:rsidRDefault="00A6339E" w:rsidP="00771244">
            <w:pPr>
              <w:ind w:left="420"/>
              <w:rPr>
                <w:rFonts w:asci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50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跑测验</w:t>
            </w:r>
          </w:p>
          <w:p w:rsidR="00A6339E" w:rsidRDefault="00A6339E" w:rsidP="00771244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实心球、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复习实心球正面上手投球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numPr>
                <w:ilvl w:val="0"/>
                <w:numId w:val="1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实心球测试</w:t>
            </w:r>
          </w:p>
          <w:p w:rsidR="00A6339E" w:rsidRDefault="00A6339E" w:rsidP="00771244">
            <w:pPr>
              <w:numPr>
                <w:ilvl w:val="0"/>
                <w:numId w:val="1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6339E" w:rsidRDefault="00A6339E" w:rsidP="0077124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A6339E" w:rsidRDefault="00A6339E" w:rsidP="00771244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介绍中长跑运动的发展概况、锻炼价值</w:t>
            </w:r>
          </w:p>
          <w:p w:rsidR="00A6339E" w:rsidRDefault="00A6339E" w:rsidP="00771244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学习途中跑技术</w:t>
            </w:r>
          </w:p>
          <w:p w:rsidR="00A6339E" w:rsidRDefault="00A6339E" w:rsidP="00771244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发展一般耐力练习：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分钟匀速跑</w:t>
            </w:r>
          </w:p>
          <w:p w:rsidR="00A6339E" w:rsidRDefault="00A6339E" w:rsidP="00771244">
            <w:pPr>
              <w:numPr>
                <w:ilvl w:val="0"/>
                <w:numId w:val="1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6339E" w:rsidRDefault="00A6339E" w:rsidP="00A6339E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A6339E" w:rsidRDefault="00A6339E" w:rsidP="00A6339E">
            <w:pPr>
              <w:ind w:firstLineChars="20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A6339E" w:rsidRDefault="00A6339E" w:rsidP="00771244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介绍中长跑的各种跑法</w:t>
            </w:r>
          </w:p>
          <w:p w:rsidR="00A6339E" w:rsidRDefault="00A6339E" w:rsidP="00771244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学习站立式起跑技术</w:t>
            </w:r>
          </w:p>
          <w:p w:rsidR="00A6339E" w:rsidRDefault="00A6339E" w:rsidP="00771244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变速跑：</w:t>
            </w:r>
          </w:p>
          <w:p w:rsidR="00A6339E" w:rsidRDefault="00A6339E" w:rsidP="00771244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、介绍</w:t>
            </w:r>
            <w:r>
              <w:rPr>
                <w:rFonts w:ascii="宋体" w:hAnsi="宋体"/>
                <w:szCs w:val="21"/>
              </w:rPr>
              <w:t>4*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400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、发展速度耐力练习：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400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反复跑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numPr>
                <w:ilvl w:val="0"/>
                <w:numId w:val="1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法特莱克跑</w:t>
            </w:r>
          </w:p>
          <w:p w:rsidR="00A6339E" w:rsidRDefault="00A6339E" w:rsidP="00771244">
            <w:pPr>
              <w:numPr>
                <w:ilvl w:val="0"/>
                <w:numId w:val="1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6339E" w:rsidRDefault="00A6339E" w:rsidP="00A6339E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中长跑测验：</w:t>
            </w:r>
          </w:p>
          <w:p w:rsidR="00A6339E" w:rsidRDefault="00A6339E" w:rsidP="00A6339E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1000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</w:p>
          <w:p w:rsidR="00A6339E" w:rsidRDefault="00A6339E" w:rsidP="00A6339E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800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6339E" w:rsidTr="00771244">
        <w:tc>
          <w:tcPr>
            <w:tcW w:w="531" w:type="dxa"/>
          </w:tcPr>
          <w:p w:rsidR="00A6339E" w:rsidRDefault="00A6339E" w:rsidP="0077124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477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6339E" w:rsidRDefault="00A6339E" w:rsidP="0077124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6339E" w:rsidRDefault="00A6339E" w:rsidP="00771244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</w:tbl>
    <w:p w:rsidR="00A6339E" w:rsidRDefault="00A6339E" w:rsidP="00CA38E8"/>
    <w:p w:rsidR="00A6339E" w:rsidRDefault="00A6339E" w:rsidP="00CA38E8"/>
    <w:p w:rsidR="00A6339E" w:rsidRDefault="00A6339E"/>
    <w:sectPr w:rsidR="00A6339E" w:rsidSect="00F62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39E" w:rsidRDefault="00A6339E" w:rsidP="00064992">
      <w:r>
        <w:separator/>
      </w:r>
    </w:p>
  </w:endnote>
  <w:endnote w:type="continuationSeparator" w:id="1">
    <w:p w:rsidR="00A6339E" w:rsidRDefault="00A6339E" w:rsidP="0006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39E" w:rsidRDefault="00A6339E" w:rsidP="00064992">
      <w:r>
        <w:separator/>
      </w:r>
    </w:p>
  </w:footnote>
  <w:footnote w:type="continuationSeparator" w:id="1">
    <w:p w:rsidR="00A6339E" w:rsidRDefault="00A6339E" w:rsidP="000649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346"/>
    <w:multiLevelType w:val="hybridMultilevel"/>
    <w:tmpl w:val="AFD4F59A"/>
    <w:lvl w:ilvl="0" w:tplc="BF549FD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6246B7B"/>
    <w:multiLevelType w:val="hybridMultilevel"/>
    <w:tmpl w:val="E542C416"/>
    <w:lvl w:ilvl="0" w:tplc="13A4EF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743652C"/>
    <w:multiLevelType w:val="hybridMultilevel"/>
    <w:tmpl w:val="763656DC"/>
    <w:lvl w:ilvl="0" w:tplc="EC4A5F4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2FE10F05"/>
    <w:multiLevelType w:val="hybridMultilevel"/>
    <w:tmpl w:val="626409F6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A2832E5"/>
    <w:multiLevelType w:val="hybridMultilevel"/>
    <w:tmpl w:val="8D880B28"/>
    <w:lvl w:ilvl="0" w:tplc="9342D22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4B484439"/>
    <w:multiLevelType w:val="hybridMultilevel"/>
    <w:tmpl w:val="3BE8A9BC"/>
    <w:lvl w:ilvl="0" w:tplc="BC7677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00A4C5D"/>
    <w:multiLevelType w:val="hybridMultilevel"/>
    <w:tmpl w:val="2E108D88"/>
    <w:lvl w:ilvl="0" w:tplc="2F5EAE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2165579"/>
    <w:multiLevelType w:val="hybridMultilevel"/>
    <w:tmpl w:val="9BF47E86"/>
    <w:lvl w:ilvl="0" w:tplc="48F65C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DA97726"/>
    <w:multiLevelType w:val="hybridMultilevel"/>
    <w:tmpl w:val="353A731C"/>
    <w:lvl w:ilvl="0" w:tplc="6786009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4097AE1"/>
    <w:multiLevelType w:val="hybridMultilevel"/>
    <w:tmpl w:val="423412FA"/>
    <w:lvl w:ilvl="0" w:tplc="732E2A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EFE4482"/>
    <w:multiLevelType w:val="hybridMultilevel"/>
    <w:tmpl w:val="164244F0"/>
    <w:lvl w:ilvl="0" w:tplc="0DBC64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9C98D942">
      <w:start w:val="3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/>
        <w:sz w:val="21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747020"/>
    <w:multiLevelType w:val="hybridMultilevel"/>
    <w:tmpl w:val="F0F47C32"/>
    <w:lvl w:ilvl="0" w:tplc="21AC0A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7D60DAC"/>
    <w:multiLevelType w:val="hybridMultilevel"/>
    <w:tmpl w:val="90AEF520"/>
    <w:lvl w:ilvl="0" w:tplc="614627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992"/>
    <w:rsid w:val="00020941"/>
    <w:rsid w:val="00024D26"/>
    <w:rsid w:val="00064992"/>
    <w:rsid w:val="00076A1D"/>
    <w:rsid w:val="000F0A03"/>
    <w:rsid w:val="001044AE"/>
    <w:rsid w:val="00173F01"/>
    <w:rsid w:val="001A361E"/>
    <w:rsid w:val="001F4BCE"/>
    <w:rsid w:val="002151A3"/>
    <w:rsid w:val="00262364"/>
    <w:rsid w:val="00262B22"/>
    <w:rsid w:val="002B6F3F"/>
    <w:rsid w:val="002D2D47"/>
    <w:rsid w:val="002D591A"/>
    <w:rsid w:val="00390346"/>
    <w:rsid w:val="00394568"/>
    <w:rsid w:val="0040000D"/>
    <w:rsid w:val="004D0713"/>
    <w:rsid w:val="004E7BAA"/>
    <w:rsid w:val="004F124A"/>
    <w:rsid w:val="00592DE8"/>
    <w:rsid w:val="005A0CA9"/>
    <w:rsid w:val="005D62C8"/>
    <w:rsid w:val="00602E55"/>
    <w:rsid w:val="006048B7"/>
    <w:rsid w:val="006213A2"/>
    <w:rsid w:val="00637BC5"/>
    <w:rsid w:val="00771244"/>
    <w:rsid w:val="007D1125"/>
    <w:rsid w:val="008204FB"/>
    <w:rsid w:val="008465BE"/>
    <w:rsid w:val="00874DAB"/>
    <w:rsid w:val="008E463E"/>
    <w:rsid w:val="009443BB"/>
    <w:rsid w:val="009F7EFC"/>
    <w:rsid w:val="00A6339E"/>
    <w:rsid w:val="00A869A2"/>
    <w:rsid w:val="00AC3BA4"/>
    <w:rsid w:val="00AC72A7"/>
    <w:rsid w:val="00AF7360"/>
    <w:rsid w:val="00B330F0"/>
    <w:rsid w:val="00B4541A"/>
    <w:rsid w:val="00B64CF6"/>
    <w:rsid w:val="00CA38E8"/>
    <w:rsid w:val="00D134B9"/>
    <w:rsid w:val="00D429F7"/>
    <w:rsid w:val="00D9769E"/>
    <w:rsid w:val="00DB1E02"/>
    <w:rsid w:val="00DE7F85"/>
    <w:rsid w:val="00E1091B"/>
    <w:rsid w:val="00F62607"/>
    <w:rsid w:val="00F63F9A"/>
    <w:rsid w:val="00F7092C"/>
    <w:rsid w:val="00F967AD"/>
    <w:rsid w:val="00FC5655"/>
    <w:rsid w:val="00FD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992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64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499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6499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499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7</Pages>
  <Words>458</Words>
  <Characters>2617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15</cp:revision>
  <cp:lastPrinted>2015-09-08T01:13:00Z</cp:lastPrinted>
  <dcterms:created xsi:type="dcterms:W3CDTF">2013-02-26T01:48:00Z</dcterms:created>
  <dcterms:modified xsi:type="dcterms:W3CDTF">2015-09-08T06:03:00Z</dcterms:modified>
</cp:coreProperties>
</file>